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4"/>
      </w:tblGrid>
      <w:tr w:rsidR="00B87E0E" w14:paraId="030707D9" w14:textId="77777777" w:rsidTr="00B87E0E">
        <w:tc>
          <w:tcPr>
            <w:tcW w:w="5664" w:type="dxa"/>
          </w:tcPr>
          <w:p w14:paraId="0BF8D11A" w14:textId="77777777" w:rsidR="00B87E0E" w:rsidRDefault="00B87E0E" w:rsidP="00B87E0E">
            <w:pPr>
              <w:rPr>
                <w:lang w:val="lt-LT"/>
              </w:rPr>
            </w:pPr>
            <w:bookmarkStart w:id="0" w:name="_GoBack"/>
            <w:bookmarkEnd w:id="0"/>
            <w:r>
              <w:rPr>
                <w:lang w:val="lt-LT"/>
              </w:rPr>
              <w:t>Klaipėdos</w:t>
            </w:r>
            <w:r w:rsidRPr="00F23534">
              <w:rPr>
                <w:lang w:val="lt-LT"/>
              </w:rPr>
              <w:t xml:space="preserve"> miesto savivaldybei nuosavybės teise </w:t>
            </w:r>
          </w:p>
          <w:p w14:paraId="555CFA62" w14:textId="012E7745" w:rsidR="00B87E0E" w:rsidRPr="00F23534" w:rsidRDefault="00B87E0E" w:rsidP="00B87E0E">
            <w:pPr>
              <w:rPr>
                <w:lang w:val="lt-LT"/>
              </w:rPr>
            </w:pPr>
            <w:r w:rsidRPr="00F23534">
              <w:rPr>
                <w:lang w:val="lt-LT"/>
              </w:rPr>
              <w:t>priklausančio turto valdymo, naudojimo ir disponavimo juo ataskaitos rengimo tvarkos aprašo</w:t>
            </w:r>
          </w:p>
          <w:p w14:paraId="5A0B6AA4" w14:textId="165367E8" w:rsidR="00B87E0E" w:rsidRDefault="00B87E0E" w:rsidP="00B87E0E">
            <w:r w:rsidRPr="00F23534">
              <w:rPr>
                <w:lang w:val="lt-LT"/>
              </w:rPr>
              <w:t>1 priedas</w:t>
            </w:r>
          </w:p>
        </w:tc>
      </w:tr>
    </w:tbl>
    <w:p w14:paraId="6CB85E34" w14:textId="77777777" w:rsidR="00DB66E0" w:rsidRDefault="00DB66E0" w:rsidP="00DB66E0">
      <w:pPr>
        <w:ind w:firstLine="720"/>
      </w:pPr>
    </w:p>
    <w:p w14:paraId="1543D1F8" w14:textId="44644D6B" w:rsidR="00D22989" w:rsidRPr="00F23534" w:rsidRDefault="00B87E0E" w:rsidP="00B87E0E">
      <w:pPr>
        <w:jc w:val="center"/>
        <w:rPr>
          <w:lang w:val="lt-LT"/>
        </w:rPr>
      </w:pPr>
      <w:r>
        <w:rPr>
          <w:lang w:val="lt-LT"/>
        </w:rPr>
        <w:t>(</w:t>
      </w:r>
      <w:r>
        <w:rPr>
          <w:b/>
          <w:lang w:val="lt-LT"/>
        </w:rPr>
        <w:t>S</w:t>
      </w:r>
      <w:r w:rsidRPr="00B87E0E">
        <w:rPr>
          <w:b/>
          <w:lang w:val="lt-LT"/>
        </w:rPr>
        <w:t>avivaldybei nuosavybės teise priklausančio turto ataskaitos forma</w:t>
      </w:r>
      <w:r>
        <w:rPr>
          <w:lang w:val="lt-LT"/>
        </w:rPr>
        <w:t>)</w:t>
      </w:r>
    </w:p>
    <w:p w14:paraId="4952645B" w14:textId="77777777" w:rsidR="00B87E0E" w:rsidRDefault="00B87E0E" w:rsidP="00F23534">
      <w:pPr>
        <w:jc w:val="center"/>
        <w:rPr>
          <w:b/>
          <w:bCs/>
          <w:lang w:val="lt-LT"/>
        </w:rPr>
      </w:pPr>
    </w:p>
    <w:p w14:paraId="14CE9E48" w14:textId="3BF5372C" w:rsidR="00DB66E0" w:rsidRPr="00F23534" w:rsidRDefault="006B1CD8" w:rsidP="00F23534">
      <w:pPr>
        <w:jc w:val="center"/>
        <w:rPr>
          <w:lang w:val="lt-LT"/>
        </w:rPr>
      </w:pPr>
      <w:bookmarkStart w:id="1" w:name="_Hlk99012640"/>
      <w:r w:rsidRPr="00F23534">
        <w:rPr>
          <w:b/>
          <w:bCs/>
          <w:lang w:val="lt-LT"/>
        </w:rPr>
        <w:t>SAVIVALDYBEI</w:t>
      </w:r>
      <w:r w:rsidR="00DB66E0" w:rsidRPr="00F23534">
        <w:rPr>
          <w:b/>
          <w:bCs/>
          <w:lang w:val="lt-LT"/>
        </w:rPr>
        <w:t xml:space="preserve"> NUOSAVYBĖS</w:t>
      </w:r>
      <w:r w:rsidRPr="00F23534">
        <w:rPr>
          <w:b/>
          <w:bCs/>
          <w:lang w:val="lt-LT"/>
        </w:rPr>
        <w:t xml:space="preserve"> TEISE</w:t>
      </w:r>
      <w:r w:rsidR="00DB66E0" w:rsidRPr="00F23534">
        <w:rPr>
          <w:b/>
          <w:bCs/>
          <w:lang w:val="lt-LT"/>
        </w:rPr>
        <w:t xml:space="preserve"> </w:t>
      </w:r>
      <w:r w:rsidRPr="00F23534">
        <w:rPr>
          <w:b/>
          <w:bCs/>
          <w:lang w:val="lt-LT"/>
        </w:rPr>
        <w:t>PRIKLAUSANČIO</w:t>
      </w:r>
      <w:r w:rsidR="00DB66E0" w:rsidRPr="00F23534">
        <w:rPr>
          <w:b/>
          <w:bCs/>
          <w:lang w:val="lt-LT"/>
        </w:rPr>
        <w:t xml:space="preserve"> TURTO ATASKAITA </w:t>
      </w:r>
      <w:bookmarkEnd w:id="1"/>
    </w:p>
    <w:p w14:paraId="559AF384" w14:textId="145D36B6" w:rsidR="00DB66E0" w:rsidRPr="00F23534" w:rsidRDefault="00DB66E0" w:rsidP="00F23534">
      <w:pPr>
        <w:jc w:val="center"/>
        <w:rPr>
          <w:b/>
          <w:bCs/>
          <w:lang w:val="lt-LT"/>
        </w:rPr>
      </w:pPr>
      <w:r w:rsidRPr="00F23534">
        <w:rPr>
          <w:b/>
          <w:bCs/>
          <w:lang w:val="lt-LT"/>
        </w:rPr>
        <w:t>PAGAL 20</w:t>
      </w:r>
      <w:r w:rsidR="00B87E0E">
        <w:rPr>
          <w:b/>
          <w:bCs/>
          <w:lang w:val="lt-LT"/>
        </w:rPr>
        <w:t>___</w:t>
      </w:r>
      <w:r w:rsidRPr="00F23534">
        <w:rPr>
          <w:b/>
          <w:bCs/>
          <w:lang w:val="lt-LT"/>
        </w:rPr>
        <w:t xml:space="preserve"> M. GRUODŽIO 31 D. DUOMENIS</w:t>
      </w:r>
    </w:p>
    <w:p w14:paraId="347CF41B" w14:textId="77777777" w:rsidR="00DB66E0" w:rsidRPr="00F23534" w:rsidRDefault="00DB66E0" w:rsidP="00F23534">
      <w:pPr>
        <w:jc w:val="center"/>
        <w:rPr>
          <w:b/>
          <w:bCs/>
          <w:lang w:val="lt-LT"/>
        </w:rPr>
      </w:pPr>
    </w:p>
    <w:p w14:paraId="38AD91E4" w14:textId="6EC6CE55" w:rsidR="00DB66E0" w:rsidRPr="00B87E0E" w:rsidRDefault="00DB66E0" w:rsidP="00F23534">
      <w:pPr>
        <w:jc w:val="center"/>
        <w:rPr>
          <w:bCs/>
          <w:lang w:val="lt-LT"/>
        </w:rPr>
      </w:pPr>
      <w:r w:rsidRPr="00B87E0E">
        <w:rPr>
          <w:bCs/>
          <w:lang w:val="lt-LT"/>
        </w:rPr>
        <w:t>20</w:t>
      </w:r>
      <w:r w:rsidR="006B1CD8" w:rsidRPr="00B87E0E">
        <w:rPr>
          <w:bCs/>
          <w:lang w:val="lt-LT"/>
        </w:rPr>
        <w:t>_</w:t>
      </w:r>
      <w:r w:rsidR="00B87E0E">
        <w:rPr>
          <w:bCs/>
          <w:lang w:val="lt-LT"/>
        </w:rPr>
        <w:t>___</w:t>
      </w:r>
      <w:r w:rsidRPr="00B87E0E">
        <w:rPr>
          <w:bCs/>
          <w:lang w:val="lt-LT"/>
        </w:rPr>
        <w:t>-__</w:t>
      </w:r>
      <w:r w:rsidR="00B87E0E">
        <w:rPr>
          <w:bCs/>
          <w:lang w:val="lt-LT"/>
        </w:rPr>
        <w:t>__</w:t>
      </w:r>
      <w:r w:rsidRPr="00B87E0E">
        <w:rPr>
          <w:bCs/>
          <w:lang w:val="lt-LT"/>
        </w:rPr>
        <w:t>-</w:t>
      </w:r>
      <w:r w:rsidR="00B87E0E">
        <w:rPr>
          <w:bCs/>
          <w:lang w:val="lt-LT"/>
        </w:rPr>
        <w:t xml:space="preserve">____ </w:t>
      </w:r>
      <w:r w:rsidRPr="00B87E0E">
        <w:rPr>
          <w:bCs/>
          <w:lang w:val="lt-LT"/>
        </w:rPr>
        <w:t xml:space="preserve">Nr. </w:t>
      </w:r>
      <w:r w:rsidR="001A5E47">
        <w:rPr>
          <w:bCs/>
          <w:lang w:val="lt-LT"/>
        </w:rPr>
        <w:t>_______</w:t>
      </w:r>
    </w:p>
    <w:p w14:paraId="1C4A4361" w14:textId="77777777" w:rsidR="00F23534" w:rsidRPr="00B87E0E" w:rsidRDefault="00F23534" w:rsidP="00F23534">
      <w:pPr>
        <w:jc w:val="center"/>
        <w:rPr>
          <w:lang w:val="lt-LT"/>
        </w:rPr>
      </w:pPr>
    </w:p>
    <w:p w14:paraId="72A15D9B" w14:textId="77777777" w:rsidR="00F23534" w:rsidRPr="00AF7C09" w:rsidRDefault="00DB66E0" w:rsidP="00F23534">
      <w:pPr>
        <w:jc w:val="center"/>
        <w:rPr>
          <w:b/>
          <w:bCs/>
          <w:lang w:val="lt-LT"/>
        </w:rPr>
      </w:pPr>
      <w:r w:rsidRPr="00AF7C09">
        <w:rPr>
          <w:b/>
          <w:bCs/>
          <w:lang w:val="lt-LT"/>
        </w:rPr>
        <w:t>I</w:t>
      </w:r>
      <w:r w:rsidR="00F23534" w:rsidRPr="00AF7C09">
        <w:rPr>
          <w:b/>
          <w:bCs/>
          <w:lang w:val="lt-LT"/>
        </w:rPr>
        <w:t xml:space="preserve"> SKYRIUS</w:t>
      </w:r>
    </w:p>
    <w:p w14:paraId="47D0AE2F" w14:textId="0AABDB4C" w:rsidR="00DB66E0" w:rsidRDefault="00DB66E0" w:rsidP="00F23534">
      <w:pPr>
        <w:jc w:val="center"/>
        <w:rPr>
          <w:b/>
          <w:bCs/>
          <w:lang w:val="lt-LT"/>
        </w:rPr>
      </w:pPr>
      <w:r w:rsidRPr="00AF7C09">
        <w:rPr>
          <w:b/>
          <w:bCs/>
          <w:lang w:val="lt-LT"/>
        </w:rPr>
        <w:t>NEFINANSINIS TURTAS</w:t>
      </w:r>
    </w:p>
    <w:p w14:paraId="7E089B97" w14:textId="77777777" w:rsidR="00B87E0E" w:rsidRPr="00AF7C09" w:rsidRDefault="00B87E0E" w:rsidP="00F23534">
      <w:pPr>
        <w:jc w:val="center"/>
        <w:rPr>
          <w:b/>
          <w:bCs/>
          <w:lang w:val="lt-LT"/>
        </w:rPr>
      </w:pPr>
    </w:p>
    <w:p w14:paraId="2942E3AF" w14:textId="71F97935" w:rsidR="00DB66E0" w:rsidRPr="00AF7C09" w:rsidRDefault="00DB66E0" w:rsidP="00B87E0E">
      <w:pPr>
        <w:ind w:left="5184"/>
        <w:jc w:val="right"/>
        <w:rPr>
          <w:lang w:val="lt-LT"/>
        </w:rPr>
      </w:pPr>
      <w:r w:rsidRPr="00AF7C09">
        <w:rPr>
          <w:i/>
          <w:iCs/>
          <w:lang w:val="lt-LT"/>
        </w:rPr>
        <w:t>(Pateikimo valiuta ir tikslumas eurais)</w:t>
      </w:r>
    </w:p>
    <w:tbl>
      <w:tblPr>
        <w:tblW w:w="974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9"/>
        <w:gridCol w:w="3879"/>
        <w:gridCol w:w="2408"/>
        <w:gridCol w:w="2551"/>
      </w:tblGrid>
      <w:tr w:rsidR="00DB66E0" w:rsidRPr="00AF7C09" w14:paraId="3459667E" w14:textId="77777777" w:rsidTr="00E54559">
        <w:trPr>
          <w:trHeight w:val="20"/>
          <w:tblHeader/>
          <w:jc w:val="center"/>
        </w:trPr>
        <w:tc>
          <w:tcPr>
            <w:tcW w:w="9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5754A" w14:textId="0C05DADC" w:rsidR="00DB66E0" w:rsidRPr="00AF7C09" w:rsidRDefault="00420E7F" w:rsidP="00E54559">
            <w:pPr>
              <w:spacing w:before="40" w:after="40" w:line="20" w:lineRule="atLeast"/>
              <w:ind w:right="-85"/>
              <w:jc w:val="center"/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>Eil. N</w:t>
            </w:r>
            <w:r w:rsidR="00DB66E0" w:rsidRPr="00AF7C09">
              <w:rPr>
                <w:b/>
                <w:bCs/>
                <w:lang w:val="lt-LT"/>
              </w:rPr>
              <w:t>r.</w:t>
            </w:r>
          </w:p>
        </w:tc>
        <w:tc>
          <w:tcPr>
            <w:tcW w:w="387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13AA6" w14:textId="77777777" w:rsidR="00DB66E0" w:rsidRPr="00AF7C09" w:rsidRDefault="00DB66E0" w:rsidP="00E54559">
            <w:pPr>
              <w:spacing w:before="40" w:after="40" w:line="20" w:lineRule="atLeast"/>
              <w:ind w:right="-85"/>
              <w:jc w:val="center"/>
              <w:rPr>
                <w:b/>
                <w:bCs/>
                <w:lang w:val="lt-LT"/>
              </w:rPr>
            </w:pPr>
            <w:r w:rsidRPr="00AF7C09">
              <w:rPr>
                <w:b/>
                <w:bCs/>
                <w:lang w:val="lt-LT"/>
              </w:rPr>
              <w:t>Rodiklio pavadinimas</w:t>
            </w:r>
          </w:p>
        </w:tc>
        <w:tc>
          <w:tcPr>
            <w:tcW w:w="49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3D6EF" w14:textId="77777777" w:rsidR="00DB66E0" w:rsidRPr="00AF7C09" w:rsidRDefault="00DB66E0" w:rsidP="00E54559">
            <w:pPr>
              <w:spacing w:before="40" w:after="40" w:line="20" w:lineRule="atLeast"/>
              <w:jc w:val="center"/>
              <w:rPr>
                <w:b/>
                <w:bCs/>
                <w:lang w:val="lt-LT"/>
              </w:rPr>
            </w:pPr>
            <w:r w:rsidRPr="00AF7C09">
              <w:rPr>
                <w:b/>
                <w:bCs/>
                <w:lang w:val="lt-LT"/>
              </w:rPr>
              <w:t>Savivaldybei nuosavybės teise priklausantis turtas</w:t>
            </w:r>
          </w:p>
        </w:tc>
      </w:tr>
      <w:tr w:rsidR="00DB66E0" w:rsidRPr="00AF7C09" w14:paraId="16F51E1A" w14:textId="77777777" w:rsidTr="00E54559">
        <w:trPr>
          <w:trHeight w:val="20"/>
          <w:tblHeader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BDB72E" w14:textId="77777777" w:rsidR="00DB66E0" w:rsidRPr="00AF7C09" w:rsidRDefault="00DB66E0" w:rsidP="00E54559">
            <w:pPr>
              <w:rPr>
                <w:b/>
                <w:bCs/>
                <w:lang w:val="lt-LT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293D85" w14:textId="77777777" w:rsidR="00DB66E0" w:rsidRPr="00AF7C09" w:rsidRDefault="00DB66E0" w:rsidP="00E54559">
            <w:pPr>
              <w:rPr>
                <w:b/>
                <w:bCs/>
                <w:lang w:val="lt-LT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A010B" w14:textId="0224D771" w:rsidR="00DB66E0" w:rsidRPr="00AF7C09" w:rsidRDefault="00B87E0E" w:rsidP="00E54559">
            <w:pPr>
              <w:spacing w:before="40" w:after="40" w:line="20" w:lineRule="atLeast"/>
              <w:ind w:right="-85"/>
              <w:jc w:val="center"/>
              <w:rPr>
                <w:lang w:val="lt-LT"/>
              </w:rPr>
            </w:pPr>
            <w:r>
              <w:rPr>
                <w:lang w:val="lt-LT"/>
              </w:rPr>
              <w:t>B</w:t>
            </w:r>
            <w:r w:rsidR="00DB66E0" w:rsidRPr="00AF7C09">
              <w:rPr>
                <w:lang w:val="lt-LT"/>
              </w:rPr>
              <w:t>alansinė vertė ataskaitinių 20__ metų pabaigoje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6C1C9" w14:textId="27A3DE2F" w:rsidR="00DB66E0" w:rsidRPr="00AF7C09" w:rsidRDefault="00B87E0E" w:rsidP="00E54559">
            <w:pPr>
              <w:spacing w:before="40" w:after="40" w:line="20" w:lineRule="atLeast"/>
              <w:jc w:val="center"/>
              <w:rPr>
                <w:lang w:val="lt-LT"/>
              </w:rPr>
            </w:pPr>
            <w:r>
              <w:rPr>
                <w:lang w:val="lt-LT"/>
              </w:rPr>
              <w:t>B</w:t>
            </w:r>
            <w:r w:rsidR="00DB66E0" w:rsidRPr="00AF7C09">
              <w:rPr>
                <w:lang w:val="lt-LT"/>
              </w:rPr>
              <w:t>alansinė vertė praėjusių ataskaitinių 20__ metų pabaigoje</w:t>
            </w:r>
          </w:p>
        </w:tc>
      </w:tr>
      <w:tr w:rsidR="00DB66E0" w:rsidRPr="00AF7C09" w14:paraId="746858E7" w14:textId="77777777" w:rsidTr="00E54559">
        <w:trPr>
          <w:trHeight w:val="20"/>
          <w:jc w:val="center"/>
        </w:trPr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09C71" w14:textId="77777777" w:rsidR="00DB66E0" w:rsidRPr="00AF7C09" w:rsidRDefault="00DB66E0" w:rsidP="00E54559">
            <w:pPr>
              <w:spacing w:before="60" w:after="60" w:line="20" w:lineRule="atLeast"/>
              <w:ind w:right="-57"/>
              <w:rPr>
                <w:lang w:val="lt-LT"/>
              </w:rPr>
            </w:pPr>
            <w:r w:rsidRPr="00AF7C09">
              <w:rPr>
                <w:b/>
                <w:bCs/>
                <w:lang w:val="lt-LT"/>
              </w:rPr>
              <w:t>A.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E8274" w14:textId="77777777" w:rsidR="00DB66E0" w:rsidRPr="00AF7C09" w:rsidRDefault="00DB66E0" w:rsidP="00E54559">
            <w:pPr>
              <w:spacing w:before="60" w:after="60" w:line="20" w:lineRule="atLeast"/>
              <w:ind w:right="-57"/>
              <w:rPr>
                <w:lang w:val="lt-LT"/>
              </w:rPr>
            </w:pPr>
            <w:r w:rsidRPr="00AF7C09">
              <w:rPr>
                <w:b/>
                <w:bCs/>
                <w:lang w:val="lt-LT"/>
              </w:rPr>
              <w:t>ILGALAIKIS TURTAS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F6917" w14:textId="77777777" w:rsidR="00DB66E0" w:rsidRPr="00AF7C09" w:rsidRDefault="00DB66E0" w:rsidP="00E54559">
            <w:pPr>
              <w:jc w:val="right"/>
              <w:rPr>
                <w:b/>
                <w:lang w:val="lt-LT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1F861A" w14:textId="77777777" w:rsidR="00DB66E0" w:rsidRPr="00AF7C09" w:rsidRDefault="00DB66E0" w:rsidP="00E54559">
            <w:pPr>
              <w:jc w:val="right"/>
              <w:rPr>
                <w:b/>
                <w:bCs/>
                <w:lang w:val="lt-LT" w:eastAsia="lt-LT"/>
              </w:rPr>
            </w:pPr>
          </w:p>
        </w:tc>
      </w:tr>
      <w:tr w:rsidR="00DB66E0" w:rsidRPr="00AF7C09" w14:paraId="3CDA4771" w14:textId="77777777" w:rsidTr="00E54559">
        <w:trPr>
          <w:trHeight w:val="20"/>
          <w:jc w:val="center"/>
        </w:trPr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77E5E" w14:textId="77777777" w:rsidR="00DB66E0" w:rsidRPr="00AF7C09" w:rsidRDefault="00DB66E0" w:rsidP="00E54559">
            <w:pPr>
              <w:spacing w:before="49" w:after="49" w:line="20" w:lineRule="atLeast"/>
              <w:ind w:right="-57"/>
              <w:rPr>
                <w:b/>
                <w:lang w:val="lt-LT"/>
              </w:rPr>
            </w:pPr>
            <w:r w:rsidRPr="00AF7C09">
              <w:rPr>
                <w:b/>
                <w:lang w:val="lt-LT"/>
              </w:rPr>
              <w:t>1.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7BE15" w14:textId="77777777" w:rsidR="00DB66E0" w:rsidRPr="00AF7C09" w:rsidRDefault="00DB66E0" w:rsidP="00E54559">
            <w:pPr>
              <w:spacing w:before="49" w:after="49" w:line="20" w:lineRule="atLeast"/>
              <w:ind w:right="-57"/>
              <w:rPr>
                <w:lang w:val="lt-LT"/>
              </w:rPr>
            </w:pPr>
            <w:r w:rsidRPr="00AF7C09">
              <w:rPr>
                <w:b/>
                <w:bCs/>
                <w:lang w:val="lt-LT"/>
              </w:rPr>
              <w:t>Nematerialusis turtas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3EE9E" w14:textId="77777777" w:rsidR="00DB66E0" w:rsidRPr="00AF7C09" w:rsidRDefault="00DB66E0" w:rsidP="00E54559">
            <w:pPr>
              <w:jc w:val="right"/>
              <w:rPr>
                <w:b/>
                <w:lang w:val="lt-LT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D5E5B6" w14:textId="77777777" w:rsidR="00DB66E0" w:rsidRPr="00AF7C09" w:rsidRDefault="00DB66E0" w:rsidP="00E54559">
            <w:pPr>
              <w:jc w:val="right"/>
              <w:rPr>
                <w:b/>
                <w:bCs/>
                <w:lang w:val="lt-LT"/>
              </w:rPr>
            </w:pPr>
          </w:p>
        </w:tc>
      </w:tr>
      <w:tr w:rsidR="00DB66E0" w:rsidRPr="00AF7C09" w14:paraId="57B7A2B4" w14:textId="77777777" w:rsidTr="00E54559">
        <w:trPr>
          <w:trHeight w:val="20"/>
          <w:jc w:val="center"/>
        </w:trPr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3891A" w14:textId="77777777" w:rsidR="00DB66E0" w:rsidRPr="00AF7C09" w:rsidRDefault="00DB66E0" w:rsidP="00E54559">
            <w:pPr>
              <w:spacing w:before="49" w:after="49" w:line="20" w:lineRule="atLeast"/>
              <w:ind w:right="-57"/>
              <w:rPr>
                <w:lang w:val="lt-LT"/>
              </w:rPr>
            </w:pPr>
            <w:r w:rsidRPr="00AF7C09">
              <w:rPr>
                <w:lang w:val="lt-LT"/>
              </w:rPr>
              <w:t>1.1.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F761F" w14:textId="77777777" w:rsidR="00DB66E0" w:rsidRPr="00AF7C09" w:rsidRDefault="00DB66E0" w:rsidP="00E54559">
            <w:pPr>
              <w:spacing w:before="49" w:after="49" w:line="20" w:lineRule="atLeast"/>
              <w:ind w:right="-57"/>
              <w:rPr>
                <w:lang w:val="lt-LT"/>
              </w:rPr>
            </w:pPr>
            <w:r w:rsidRPr="00AF7C09">
              <w:rPr>
                <w:lang w:val="lt-LT"/>
              </w:rPr>
              <w:t>Plėtros darbai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36EA3" w14:textId="77777777" w:rsidR="00DB66E0" w:rsidRPr="00AF7C09" w:rsidRDefault="00DB66E0" w:rsidP="00E54559">
            <w:pPr>
              <w:jc w:val="right"/>
              <w:rPr>
                <w:lang w:val="lt-LT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7821DA" w14:textId="77777777" w:rsidR="00DB66E0" w:rsidRPr="00AF7C09" w:rsidRDefault="00DB66E0" w:rsidP="00E54559">
            <w:pPr>
              <w:jc w:val="right"/>
              <w:rPr>
                <w:b/>
                <w:bCs/>
                <w:lang w:val="lt-LT"/>
              </w:rPr>
            </w:pPr>
          </w:p>
        </w:tc>
      </w:tr>
      <w:tr w:rsidR="00DB66E0" w:rsidRPr="00AF7C09" w14:paraId="55A6BDEA" w14:textId="77777777" w:rsidTr="00E54559">
        <w:trPr>
          <w:trHeight w:val="20"/>
          <w:jc w:val="center"/>
        </w:trPr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9ACA1" w14:textId="77777777" w:rsidR="00DB66E0" w:rsidRPr="00AF7C09" w:rsidRDefault="00DB66E0" w:rsidP="00E54559">
            <w:pPr>
              <w:spacing w:before="49" w:after="49" w:line="20" w:lineRule="atLeast"/>
              <w:ind w:right="-57"/>
              <w:rPr>
                <w:lang w:val="lt-LT"/>
              </w:rPr>
            </w:pPr>
            <w:r w:rsidRPr="00AF7C09">
              <w:rPr>
                <w:lang w:val="lt-LT"/>
              </w:rPr>
              <w:t>1.2.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908324" w14:textId="77777777" w:rsidR="00DB66E0" w:rsidRPr="00AF7C09" w:rsidRDefault="00DB66E0" w:rsidP="00E54559">
            <w:pPr>
              <w:spacing w:before="49" w:after="49" w:line="20" w:lineRule="atLeast"/>
              <w:ind w:right="-57"/>
              <w:rPr>
                <w:lang w:val="lt-LT"/>
              </w:rPr>
            </w:pPr>
            <w:r w:rsidRPr="00AF7C09">
              <w:rPr>
                <w:lang w:val="lt-LT"/>
              </w:rPr>
              <w:t>Programinė įranga ir jos licencijos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3D013" w14:textId="77777777" w:rsidR="00DB66E0" w:rsidRPr="00AF7C09" w:rsidRDefault="00DB66E0" w:rsidP="00E54559">
            <w:pPr>
              <w:jc w:val="right"/>
              <w:rPr>
                <w:lang w:val="lt-LT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523420" w14:textId="77777777" w:rsidR="00DB66E0" w:rsidRPr="00AF7C09" w:rsidRDefault="00DB66E0" w:rsidP="00E54559">
            <w:pPr>
              <w:jc w:val="right"/>
              <w:rPr>
                <w:lang w:val="lt-LT"/>
              </w:rPr>
            </w:pPr>
          </w:p>
        </w:tc>
      </w:tr>
      <w:tr w:rsidR="00DB66E0" w:rsidRPr="00AF7C09" w14:paraId="762E19C6" w14:textId="77777777" w:rsidTr="00E54559">
        <w:trPr>
          <w:trHeight w:val="20"/>
          <w:jc w:val="center"/>
        </w:trPr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09172" w14:textId="77777777" w:rsidR="00DB66E0" w:rsidRPr="00AF7C09" w:rsidRDefault="00DB66E0" w:rsidP="00E54559">
            <w:pPr>
              <w:spacing w:before="49" w:after="49" w:line="20" w:lineRule="atLeast"/>
              <w:ind w:right="-57"/>
              <w:rPr>
                <w:lang w:val="lt-LT"/>
              </w:rPr>
            </w:pPr>
            <w:r w:rsidRPr="00AF7C09">
              <w:rPr>
                <w:lang w:val="lt-LT"/>
              </w:rPr>
              <w:t>1.3.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8C1A4" w14:textId="77777777" w:rsidR="00DB66E0" w:rsidRPr="00AF7C09" w:rsidRDefault="00DB66E0" w:rsidP="00E54559">
            <w:pPr>
              <w:spacing w:before="49" w:after="49" w:line="20" w:lineRule="atLeast"/>
              <w:ind w:right="-57"/>
              <w:rPr>
                <w:lang w:val="lt-LT"/>
              </w:rPr>
            </w:pPr>
            <w:r w:rsidRPr="00AF7C09">
              <w:rPr>
                <w:lang w:val="lt-LT"/>
              </w:rPr>
              <w:t>Kitas nematerialusis turtas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99AE6" w14:textId="77777777" w:rsidR="00DB66E0" w:rsidRPr="00AF7C09" w:rsidRDefault="00DB66E0" w:rsidP="00E54559">
            <w:pPr>
              <w:jc w:val="right"/>
              <w:rPr>
                <w:lang w:val="lt-LT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18602B" w14:textId="77777777" w:rsidR="00DB66E0" w:rsidRPr="00AF7C09" w:rsidRDefault="00DB66E0" w:rsidP="00E54559">
            <w:pPr>
              <w:jc w:val="right"/>
              <w:rPr>
                <w:lang w:val="lt-LT"/>
              </w:rPr>
            </w:pPr>
          </w:p>
        </w:tc>
      </w:tr>
      <w:tr w:rsidR="00DB66E0" w:rsidRPr="00AF7C09" w14:paraId="768BCBBB" w14:textId="77777777" w:rsidTr="00E54559">
        <w:trPr>
          <w:trHeight w:val="20"/>
          <w:jc w:val="center"/>
        </w:trPr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FBE0F" w14:textId="77777777" w:rsidR="00DB66E0" w:rsidRPr="00AF7C09" w:rsidRDefault="00DB66E0" w:rsidP="00E54559">
            <w:pPr>
              <w:spacing w:before="49" w:after="49" w:line="20" w:lineRule="atLeast"/>
              <w:ind w:right="-57"/>
              <w:rPr>
                <w:lang w:val="lt-LT"/>
              </w:rPr>
            </w:pPr>
            <w:r w:rsidRPr="00AF7C09">
              <w:rPr>
                <w:lang w:val="lt-LT"/>
              </w:rPr>
              <w:t>1.4.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B2C7A" w14:textId="77777777" w:rsidR="00DB66E0" w:rsidRPr="00AF7C09" w:rsidRDefault="00DB66E0" w:rsidP="00E54559">
            <w:pPr>
              <w:spacing w:before="49" w:after="49" w:line="20" w:lineRule="atLeast"/>
              <w:ind w:right="-57"/>
              <w:rPr>
                <w:lang w:val="lt-LT"/>
              </w:rPr>
            </w:pPr>
            <w:r w:rsidRPr="00AF7C09">
              <w:rPr>
                <w:lang w:val="lt-LT"/>
              </w:rPr>
              <w:t>Nebaigti projektai ir išankstiniai apmokėjimai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614CC" w14:textId="77777777" w:rsidR="00DB66E0" w:rsidRPr="00AF7C09" w:rsidRDefault="00DB66E0" w:rsidP="00E54559">
            <w:pPr>
              <w:jc w:val="right"/>
              <w:rPr>
                <w:lang w:val="lt-LT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888CBC" w14:textId="77777777" w:rsidR="00DB66E0" w:rsidRPr="00AF7C09" w:rsidRDefault="00DB66E0" w:rsidP="00E54559">
            <w:pPr>
              <w:jc w:val="right"/>
              <w:rPr>
                <w:lang w:val="lt-LT"/>
              </w:rPr>
            </w:pPr>
          </w:p>
        </w:tc>
      </w:tr>
      <w:tr w:rsidR="00DB66E0" w:rsidRPr="00AF7C09" w14:paraId="4FDA9879" w14:textId="77777777" w:rsidTr="00E54559">
        <w:trPr>
          <w:trHeight w:val="20"/>
          <w:jc w:val="center"/>
        </w:trPr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3B10E" w14:textId="77777777" w:rsidR="00DB66E0" w:rsidRPr="00AF7C09" w:rsidRDefault="00DB66E0" w:rsidP="00E54559">
            <w:pPr>
              <w:spacing w:before="49" w:after="49" w:line="20" w:lineRule="atLeast"/>
              <w:ind w:right="-57"/>
              <w:rPr>
                <w:lang w:val="lt-LT"/>
              </w:rPr>
            </w:pPr>
            <w:r w:rsidRPr="00AF7C09">
              <w:rPr>
                <w:lang w:val="lt-LT"/>
              </w:rPr>
              <w:t>1.5.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C441F" w14:textId="77777777" w:rsidR="00DB66E0" w:rsidRPr="00AF7C09" w:rsidRDefault="00DB66E0" w:rsidP="00E54559">
            <w:pPr>
              <w:spacing w:before="49" w:after="49" w:line="20" w:lineRule="atLeast"/>
              <w:ind w:right="-57"/>
              <w:rPr>
                <w:lang w:val="lt-LT"/>
              </w:rPr>
            </w:pPr>
            <w:r w:rsidRPr="00AF7C09">
              <w:rPr>
                <w:lang w:val="lt-LT"/>
              </w:rPr>
              <w:t>Prestižas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E319B" w14:textId="77777777" w:rsidR="00DB66E0" w:rsidRPr="00AF7C09" w:rsidRDefault="00DB66E0" w:rsidP="00E54559">
            <w:pPr>
              <w:jc w:val="right"/>
              <w:rPr>
                <w:lang w:val="lt-LT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D1C0B3" w14:textId="77777777" w:rsidR="00DB66E0" w:rsidRPr="00AF7C09" w:rsidRDefault="00DB66E0" w:rsidP="00E54559">
            <w:pPr>
              <w:jc w:val="right"/>
              <w:rPr>
                <w:b/>
                <w:bCs/>
                <w:lang w:val="lt-LT"/>
              </w:rPr>
            </w:pPr>
          </w:p>
        </w:tc>
      </w:tr>
      <w:tr w:rsidR="00DB66E0" w:rsidRPr="00AF7C09" w14:paraId="2E86B972" w14:textId="77777777" w:rsidTr="00E54559">
        <w:trPr>
          <w:trHeight w:val="20"/>
          <w:jc w:val="center"/>
        </w:trPr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84721" w14:textId="77777777" w:rsidR="00DB66E0" w:rsidRPr="00AF7C09" w:rsidRDefault="00DB66E0" w:rsidP="00E54559">
            <w:pPr>
              <w:spacing w:before="56" w:after="56" w:line="20" w:lineRule="atLeast"/>
              <w:ind w:right="-57"/>
              <w:rPr>
                <w:lang w:val="lt-LT"/>
              </w:rPr>
            </w:pPr>
            <w:r w:rsidRPr="00AF7C09">
              <w:rPr>
                <w:b/>
                <w:bCs/>
                <w:lang w:val="lt-LT"/>
              </w:rPr>
              <w:t>2.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D896B" w14:textId="77777777" w:rsidR="00DB66E0" w:rsidRPr="00AF7C09" w:rsidRDefault="00DB66E0" w:rsidP="00E54559">
            <w:pPr>
              <w:spacing w:before="56" w:after="56" w:line="20" w:lineRule="atLeast"/>
              <w:ind w:right="-57"/>
              <w:rPr>
                <w:lang w:val="lt-LT"/>
              </w:rPr>
            </w:pPr>
            <w:r w:rsidRPr="00AF7C09">
              <w:rPr>
                <w:b/>
                <w:bCs/>
                <w:lang w:val="lt-LT"/>
              </w:rPr>
              <w:t>Ilgalaikis materialusis turtas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D8BD7" w14:textId="77777777" w:rsidR="00DB66E0" w:rsidRPr="00AF7C09" w:rsidRDefault="00DB66E0" w:rsidP="00E54559">
            <w:pPr>
              <w:jc w:val="right"/>
              <w:rPr>
                <w:b/>
                <w:lang w:val="lt-LT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2A72E6" w14:textId="77777777" w:rsidR="00DB66E0" w:rsidRPr="00AF7C09" w:rsidRDefault="00DB66E0" w:rsidP="00E54559">
            <w:pPr>
              <w:jc w:val="right"/>
              <w:rPr>
                <w:b/>
                <w:bCs/>
                <w:lang w:val="lt-LT"/>
              </w:rPr>
            </w:pPr>
          </w:p>
        </w:tc>
      </w:tr>
      <w:tr w:rsidR="00DB66E0" w:rsidRPr="00AF7C09" w14:paraId="0CB37E07" w14:textId="77777777" w:rsidTr="00E54559">
        <w:trPr>
          <w:trHeight w:val="20"/>
          <w:jc w:val="center"/>
        </w:trPr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526BB" w14:textId="77777777" w:rsidR="00DB66E0" w:rsidRPr="00AF7C09" w:rsidRDefault="00DB66E0" w:rsidP="00E54559">
            <w:pPr>
              <w:spacing w:before="40" w:after="40" w:line="20" w:lineRule="atLeast"/>
              <w:ind w:right="-57"/>
              <w:rPr>
                <w:lang w:val="lt-LT"/>
              </w:rPr>
            </w:pPr>
            <w:r w:rsidRPr="00AF7C09">
              <w:rPr>
                <w:lang w:val="lt-LT"/>
              </w:rPr>
              <w:t>2.1.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2B7F04" w14:textId="77777777" w:rsidR="00DB66E0" w:rsidRPr="00AF7C09" w:rsidRDefault="00DB66E0" w:rsidP="00E54559">
            <w:pPr>
              <w:spacing w:before="40" w:after="40" w:line="20" w:lineRule="atLeast"/>
              <w:ind w:right="-57"/>
              <w:rPr>
                <w:lang w:val="lt-LT"/>
              </w:rPr>
            </w:pPr>
            <w:r w:rsidRPr="00AF7C09">
              <w:rPr>
                <w:lang w:val="lt-LT"/>
              </w:rPr>
              <w:t>Žemė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4A74D" w14:textId="77777777" w:rsidR="00DB66E0" w:rsidRPr="00AF7C09" w:rsidRDefault="00DB66E0" w:rsidP="00E54559">
            <w:pPr>
              <w:jc w:val="right"/>
              <w:rPr>
                <w:lang w:val="lt-LT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831B1A" w14:textId="77777777" w:rsidR="00DB66E0" w:rsidRPr="00AF7C09" w:rsidRDefault="00DB66E0" w:rsidP="00E54559">
            <w:pPr>
              <w:jc w:val="right"/>
              <w:rPr>
                <w:lang w:val="lt-LT"/>
              </w:rPr>
            </w:pPr>
          </w:p>
        </w:tc>
      </w:tr>
      <w:tr w:rsidR="00DB66E0" w:rsidRPr="00AF7C09" w14:paraId="5C0673C2" w14:textId="77777777" w:rsidTr="00E54559">
        <w:trPr>
          <w:trHeight w:val="20"/>
          <w:jc w:val="center"/>
        </w:trPr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69441" w14:textId="77777777" w:rsidR="00DB66E0" w:rsidRPr="00AF7C09" w:rsidRDefault="00DB66E0" w:rsidP="00E54559">
            <w:pPr>
              <w:spacing w:before="56" w:after="56" w:line="20" w:lineRule="atLeast"/>
              <w:ind w:right="-57"/>
              <w:rPr>
                <w:lang w:val="lt-LT"/>
              </w:rPr>
            </w:pPr>
            <w:r w:rsidRPr="00AF7C09">
              <w:rPr>
                <w:lang w:val="lt-LT"/>
              </w:rPr>
              <w:t>2.2.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266EA" w14:textId="77777777" w:rsidR="00DB66E0" w:rsidRPr="00AF7C09" w:rsidRDefault="00DB66E0" w:rsidP="00E54559">
            <w:pPr>
              <w:spacing w:before="56" w:after="56" w:line="20" w:lineRule="atLeast"/>
              <w:ind w:right="-57"/>
              <w:rPr>
                <w:lang w:val="lt-LT"/>
              </w:rPr>
            </w:pPr>
            <w:r w:rsidRPr="00AF7C09">
              <w:rPr>
                <w:lang w:val="lt-LT"/>
              </w:rPr>
              <w:t>Gyvenamieji pastatai (būstas)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30F07" w14:textId="77777777" w:rsidR="00DB66E0" w:rsidRPr="00AF7C09" w:rsidRDefault="00DB66E0" w:rsidP="00E54559">
            <w:pPr>
              <w:jc w:val="right"/>
              <w:rPr>
                <w:lang w:val="lt-LT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74484C" w14:textId="77777777" w:rsidR="00DB66E0" w:rsidRPr="00AF7C09" w:rsidRDefault="00DB66E0" w:rsidP="00E54559">
            <w:pPr>
              <w:jc w:val="right"/>
              <w:rPr>
                <w:lang w:val="lt-LT"/>
              </w:rPr>
            </w:pPr>
          </w:p>
        </w:tc>
      </w:tr>
      <w:tr w:rsidR="00DB66E0" w:rsidRPr="00AF7C09" w14:paraId="6D3E3F99" w14:textId="77777777" w:rsidTr="00E54559">
        <w:trPr>
          <w:trHeight w:val="20"/>
          <w:jc w:val="center"/>
        </w:trPr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3C5BF" w14:textId="77777777" w:rsidR="00DB66E0" w:rsidRPr="00AF7C09" w:rsidRDefault="00DB66E0" w:rsidP="00E54559">
            <w:pPr>
              <w:spacing w:before="56" w:after="56" w:line="20" w:lineRule="atLeast"/>
              <w:ind w:right="-57"/>
              <w:rPr>
                <w:lang w:val="lt-LT"/>
              </w:rPr>
            </w:pPr>
            <w:r w:rsidRPr="00AF7C09">
              <w:rPr>
                <w:lang w:val="lt-LT"/>
              </w:rPr>
              <w:t>2.3.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61C4A" w14:textId="77777777" w:rsidR="00DB66E0" w:rsidRPr="00AF7C09" w:rsidRDefault="00DB66E0" w:rsidP="00E54559">
            <w:pPr>
              <w:spacing w:before="56" w:after="56" w:line="20" w:lineRule="atLeast"/>
              <w:ind w:right="-57"/>
              <w:rPr>
                <w:lang w:val="lt-LT"/>
              </w:rPr>
            </w:pPr>
            <w:r w:rsidRPr="00AF7C09">
              <w:rPr>
                <w:lang w:val="lt-LT"/>
              </w:rPr>
              <w:t>Negyvenamieji pastatai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7E594" w14:textId="77777777" w:rsidR="00DB66E0" w:rsidRPr="00AF7C09" w:rsidRDefault="00DB66E0" w:rsidP="00E54559">
            <w:pPr>
              <w:jc w:val="right"/>
              <w:rPr>
                <w:b/>
                <w:lang w:val="lt-LT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3F160F" w14:textId="77777777" w:rsidR="00DB66E0" w:rsidRPr="00AF7C09" w:rsidRDefault="00DB66E0" w:rsidP="00E54559">
            <w:pPr>
              <w:jc w:val="right"/>
              <w:rPr>
                <w:b/>
                <w:bCs/>
                <w:lang w:val="lt-LT" w:eastAsia="lt-LT"/>
              </w:rPr>
            </w:pPr>
          </w:p>
        </w:tc>
      </w:tr>
      <w:tr w:rsidR="00DB66E0" w:rsidRPr="00AF7C09" w14:paraId="2FE50789" w14:textId="77777777" w:rsidTr="00E54559">
        <w:trPr>
          <w:trHeight w:val="20"/>
          <w:jc w:val="center"/>
        </w:trPr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2BAF2" w14:textId="77777777" w:rsidR="00DB66E0" w:rsidRPr="00AF7C09" w:rsidRDefault="00DB66E0" w:rsidP="00E54559">
            <w:pPr>
              <w:spacing w:before="56" w:after="56" w:line="20" w:lineRule="atLeast"/>
              <w:ind w:right="-57"/>
              <w:rPr>
                <w:lang w:val="lt-LT"/>
              </w:rPr>
            </w:pPr>
            <w:r w:rsidRPr="00AF7C09">
              <w:rPr>
                <w:lang w:val="lt-LT"/>
              </w:rPr>
              <w:t>2.4.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AB78C" w14:textId="77777777" w:rsidR="00DB66E0" w:rsidRPr="00AF7C09" w:rsidRDefault="00DB66E0" w:rsidP="00E54559">
            <w:pPr>
              <w:spacing w:before="56" w:after="56" w:line="20" w:lineRule="atLeast"/>
              <w:ind w:right="-57"/>
              <w:rPr>
                <w:lang w:val="lt-LT"/>
              </w:rPr>
            </w:pPr>
            <w:r w:rsidRPr="00AF7C09">
              <w:rPr>
                <w:lang w:val="lt-LT"/>
              </w:rPr>
              <w:t>Infrastruktūros ir kiti statiniai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04355" w14:textId="77777777" w:rsidR="00DB66E0" w:rsidRPr="00AF7C09" w:rsidRDefault="00DB66E0" w:rsidP="00E54559">
            <w:pPr>
              <w:jc w:val="right"/>
              <w:rPr>
                <w:b/>
                <w:lang w:val="lt-LT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340D09" w14:textId="77777777" w:rsidR="00DB66E0" w:rsidRPr="00AF7C09" w:rsidRDefault="00DB66E0" w:rsidP="00E54559">
            <w:pPr>
              <w:jc w:val="right"/>
              <w:rPr>
                <w:b/>
                <w:bCs/>
                <w:lang w:val="lt-LT"/>
              </w:rPr>
            </w:pPr>
          </w:p>
        </w:tc>
      </w:tr>
      <w:tr w:rsidR="00DB66E0" w:rsidRPr="00AF7C09" w14:paraId="414AED82" w14:textId="77777777" w:rsidTr="00E54559">
        <w:trPr>
          <w:trHeight w:val="20"/>
          <w:jc w:val="center"/>
        </w:trPr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68AC1" w14:textId="77777777" w:rsidR="00DB66E0" w:rsidRPr="00AF7C09" w:rsidRDefault="00DB66E0" w:rsidP="00E54559">
            <w:pPr>
              <w:spacing w:before="60" w:after="60" w:line="20" w:lineRule="atLeast"/>
              <w:ind w:right="-113"/>
              <w:rPr>
                <w:lang w:val="lt-LT"/>
              </w:rPr>
            </w:pPr>
            <w:r w:rsidRPr="00AF7C09">
              <w:rPr>
                <w:lang w:val="lt-LT"/>
              </w:rPr>
              <w:t>2.5.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601F3" w14:textId="77777777" w:rsidR="00DB66E0" w:rsidRPr="00AF7C09" w:rsidRDefault="00DB66E0" w:rsidP="00E54559">
            <w:pPr>
              <w:spacing w:before="60" w:after="60" w:line="20" w:lineRule="atLeast"/>
              <w:ind w:right="-113"/>
              <w:rPr>
                <w:lang w:val="lt-LT"/>
              </w:rPr>
            </w:pPr>
            <w:r w:rsidRPr="00AF7C09">
              <w:rPr>
                <w:lang w:val="lt-LT"/>
              </w:rPr>
              <w:t>Nekilnojamosios kultūros vertybės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5C097" w14:textId="77777777" w:rsidR="00DB66E0" w:rsidRPr="00AF7C09" w:rsidRDefault="00DB66E0" w:rsidP="00E54559">
            <w:pPr>
              <w:jc w:val="right"/>
              <w:rPr>
                <w:lang w:val="lt-LT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A1741" w14:textId="77777777" w:rsidR="00DB66E0" w:rsidRPr="00AF7C09" w:rsidRDefault="00DB66E0" w:rsidP="00E54559">
            <w:pPr>
              <w:jc w:val="right"/>
              <w:rPr>
                <w:lang w:val="lt-LT"/>
              </w:rPr>
            </w:pPr>
          </w:p>
        </w:tc>
      </w:tr>
      <w:tr w:rsidR="00DB66E0" w:rsidRPr="00AF7C09" w14:paraId="5C8CC476" w14:textId="77777777" w:rsidTr="00E54559">
        <w:trPr>
          <w:trHeight w:val="20"/>
          <w:jc w:val="center"/>
        </w:trPr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66658" w14:textId="77777777" w:rsidR="00DB66E0" w:rsidRPr="00AF7C09" w:rsidRDefault="00DB66E0" w:rsidP="00E54559">
            <w:pPr>
              <w:spacing w:before="60" w:after="60" w:line="20" w:lineRule="atLeast"/>
              <w:ind w:right="-113"/>
              <w:rPr>
                <w:lang w:val="lt-LT"/>
              </w:rPr>
            </w:pPr>
            <w:r w:rsidRPr="00AF7C09">
              <w:rPr>
                <w:lang w:val="lt-LT"/>
              </w:rPr>
              <w:t>2.6.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1412B" w14:textId="77777777" w:rsidR="00DB66E0" w:rsidRPr="00AF7C09" w:rsidRDefault="00DB66E0" w:rsidP="00E54559">
            <w:pPr>
              <w:spacing w:before="60" w:after="60" w:line="20" w:lineRule="atLeast"/>
              <w:ind w:right="-113"/>
              <w:rPr>
                <w:lang w:val="lt-LT"/>
              </w:rPr>
            </w:pPr>
            <w:r w:rsidRPr="00AF7C09">
              <w:rPr>
                <w:lang w:val="lt-LT"/>
              </w:rPr>
              <w:t>Mašinos ir įrenginiai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DEA90" w14:textId="77777777" w:rsidR="00DB66E0" w:rsidRPr="00AF7C09" w:rsidRDefault="00DB66E0" w:rsidP="00E54559">
            <w:pPr>
              <w:jc w:val="right"/>
              <w:rPr>
                <w:b/>
                <w:lang w:val="lt-LT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C44EB" w14:textId="77777777" w:rsidR="00DB66E0" w:rsidRPr="00AF7C09" w:rsidRDefault="00DB66E0" w:rsidP="00E54559">
            <w:pPr>
              <w:jc w:val="right"/>
              <w:rPr>
                <w:b/>
                <w:bCs/>
                <w:lang w:val="lt-LT"/>
              </w:rPr>
            </w:pPr>
          </w:p>
        </w:tc>
      </w:tr>
      <w:tr w:rsidR="00DB66E0" w:rsidRPr="00AF7C09" w14:paraId="42619276" w14:textId="77777777" w:rsidTr="00E54559">
        <w:trPr>
          <w:trHeight w:val="20"/>
          <w:jc w:val="center"/>
        </w:trPr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3C8E4" w14:textId="77777777" w:rsidR="00DB66E0" w:rsidRPr="00AF7C09" w:rsidRDefault="00DB66E0" w:rsidP="00E54559">
            <w:pPr>
              <w:spacing w:before="60" w:after="60" w:line="20" w:lineRule="atLeast"/>
              <w:ind w:right="-57"/>
              <w:rPr>
                <w:lang w:val="lt-LT"/>
              </w:rPr>
            </w:pPr>
            <w:r w:rsidRPr="00AF7C09">
              <w:rPr>
                <w:lang w:val="lt-LT"/>
              </w:rPr>
              <w:t>2.7.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E94D8" w14:textId="77777777" w:rsidR="00DB66E0" w:rsidRPr="00AF7C09" w:rsidRDefault="00DB66E0" w:rsidP="00E54559">
            <w:pPr>
              <w:spacing w:before="60" w:after="60" w:line="20" w:lineRule="atLeast"/>
              <w:ind w:right="-57"/>
              <w:rPr>
                <w:lang w:val="lt-LT"/>
              </w:rPr>
            </w:pPr>
            <w:r w:rsidRPr="00AF7C09">
              <w:rPr>
                <w:lang w:val="lt-LT"/>
              </w:rPr>
              <w:t>Transporto priemonės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0D6EC" w14:textId="77777777" w:rsidR="00DB66E0" w:rsidRPr="00AF7C09" w:rsidRDefault="00DB66E0" w:rsidP="00E54559">
            <w:pPr>
              <w:jc w:val="right"/>
              <w:rPr>
                <w:lang w:val="lt-LT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1D4E8" w14:textId="77777777" w:rsidR="00DB66E0" w:rsidRPr="00AF7C09" w:rsidRDefault="00DB66E0" w:rsidP="00E54559">
            <w:pPr>
              <w:jc w:val="right"/>
              <w:rPr>
                <w:lang w:val="lt-LT"/>
              </w:rPr>
            </w:pPr>
          </w:p>
        </w:tc>
      </w:tr>
      <w:tr w:rsidR="00DB66E0" w:rsidRPr="00AF7C09" w14:paraId="79633041" w14:textId="77777777" w:rsidTr="00E54559">
        <w:trPr>
          <w:trHeight w:val="20"/>
          <w:jc w:val="center"/>
        </w:trPr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C8BF7" w14:textId="77777777" w:rsidR="00DB66E0" w:rsidRPr="00AF7C09" w:rsidRDefault="00DB66E0" w:rsidP="00E54559">
            <w:pPr>
              <w:spacing w:before="60" w:after="60" w:line="20" w:lineRule="atLeast"/>
              <w:ind w:right="-57"/>
              <w:rPr>
                <w:lang w:val="lt-LT"/>
              </w:rPr>
            </w:pPr>
            <w:r w:rsidRPr="00AF7C09">
              <w:rPr>
                <w:lang w:val="lt-LT"/>
              </w:rPr>
              <w:t>2.8.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D24711" w14:textId="77777777" w:rsidR="00DB66E0" w:rsidRPr="00AF7C09" w:rsidRDefault="00DB66E0" w:rsidP="00E54559">
            <w:pPr>
              <w:spacing w:before="60" w:after="60" w:line="20" w:lineRule="atLeast"/>
              <w:ind w:right="-57"/>
              <w:rPr>
                <w:lang w:val="lt-LT"/>
              </w:rPr>
            </w:pPr>
            <w:r w:rsidRPr="00AF7C09">
              <w:rPr>
                <w:lang w:val="lt-LT"/>
              </w:rPr>
              <w:t>Kilnojamosios kultūros vertybės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D23D4" w14:textId="77777777" w:rsidR="00DB66E0" w:rsidRPr="00AF7C09" w:rsidRDefault="00DB66E0" w:rsidP="00E54559">
            <w:pPr>
              <w:jc w:val="right"/>
              <w:rPr>
                <w:lang w:val="lt-LT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44EE2" w14:textId="77777777" w:rsidR="00DB66E0" w:rsidRPr="00AF7C09" w:rsidRDefault="00DB66E0" w:rsidP="00E54559">
            <w:pPr>
              <w:jc w:val="right"/>
              <w:rPr>
                <w:lang w:val="lt-LT"/>
              </w:rPr>
            </w:pPr>
          </w:p>
        </w:tc>
      </w:tr>
      <w:tr w:rsidR="00DB66E0" w:rsidRPr="00AF7C09" w14:paraId="26421DBB" w14:textId="77777777" w:rsidTr="00E54559">
        <w:trPr>
          <w:trHeight w:val="20"/>
          <w:jc w:val="center"/>
        </w:trPr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F2D10" w14:textId="77777777" w:rsidR="00DB66E0" w:rsidRPr="00AF7C09" w:rsidRDefault="00DB66E0" w:rsidP="00E54559">
            <w:pPr>
              <w:spacing w:before="60" w:after="60" w:line="20" w:lineRule="atLeast"/>
              <w:ind w:right="-57"/>
              <w:rPr>
                <w:lang w:val="lt-LT"/>
              </w:rPr>
            </w:pPr>
            <w:r w:rsidRPr="00AF7C09">
              <w:rPr>
                <w:lang w:val="lt-LT"/>
              </w:rPr>
              <w:t>2.9.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0BDF8" w14:textId="77777777" w:rsidR="00DB66E0" w:rsidRPr="00AF7C09" w:rsidRDefault="00DB66E0" w:rsidP="00E54559">
            <w:pPr>
              <w:spacing w:before="60" w:after="60" w:line="20" w:lineRule="atLeast"/>
              <w:ind w:right="-57"/>
              <w:rPr>
                <w:lang w:val="lt-LT"/>
              </w:rPr>
            </w:pPr>
            <w:r w:rsidRPr="00AF7C09">
              <w:rPr>
                <w:lang w:val="lt-LT"/>
              </w:rPr>
              <w:t xml:space="preserve">Baldai ir biuro įranga 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749003" w14:textId="77777777" w:rsidR="00DB66E0" w:rsidRPr="00AF7C09" w:rsidRDefault="00DB66E0" w:rsidP="00E54559">
            <w:pPr>
              <w:jc w:val="right"/>
              <w:rPr>
                <w:lang w:val="lt-LT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5906B" w14:textId="77777777" w:rsidR="00DB66E0" w:rsidRPr="00AF7C09" w:rsidRDefault="00DB66E0" w:rsidP="00E54559">
            <w:pPr>
              <w:jc w:val="right"/>
              <w:rPr>
                <w:lang w:val="lt-LT"/>
              </w:rPr>
            </w:pPr>
          </w:p>
        </w:tc>
      </w:tr>
      <w:tr w:rsidR="00DB66E0" w:rsidRPr="00AF7C09" w14:paraId="63BD61B1" w14:textId="77777777" w:rsidTr="00E54559">
        <w:trPr>
          <w:trHeight w:val="20"/>
          <w:jc w:val="center"/>
        </w:trPr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B6600" w14:textId="77777777" w:rsidR="00DB66E0" w:rsidRPr="00AF7C09" w:rsidRDefault="00DB66E0" w:rsidP="00E54559">
            <w:pPr>
              <w:spacing w:before="60" w:after="60" w:line="20" w:lineRule="atLeast"/>
              <w:ind w:right="-57"/>
              <w:rPr>
                <w:lang w:val="lt-LT"/>
              </w:rPr>
            </w:pPr>
            <w:r w:rsidRPr="00AF7C09">
              <w:rPr>
                <w:lang w:val="lt-LT"/>
              </w:rPr>
              <w:t>2.10.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4EA64" w14:textId="77777777" w:rsidR="00DB66E0" w:rsidRPr="00AF7C09" w:rsidRDefault="00DB66E0" w:rsidP="00E54559">
            <w:pPr>
              <w:spacing w:before="60" w:after="60" w:line="20" w:lineRule="atLeast"/>
              <w:ind w:right="-57"/>
              <w:rPr>
                <w:lang w:val="lt-LT"/>
              </w:rPr>
            </w:pPr>
            <w:r w:rsidRPr="00AF7C09">
              <w:rPr>
                <w:lang w:val="lt-LT"/>
              </w:rPr>
              <w:t>Kitas ilgalaikis materialusis turtas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0B062" w14:textId="77777777" w:rsidR="00DB66E0" w:rsidRPr="00AF7C09" w:rsidRDefault="00DB66E0" w:rsidP="00E54559">
            <w:pPr>
              <w:jc w:val="right"/>
              <w:rPr>
                <w:lang w:val="lt-LT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B5FF8" w14:textId="77777777" w:rsidR="00DB66E0" w:rsidRPr="00AF7C09" w:rsidRDefault="00DB66E0" w:rsidP="00E54559">
            <w:pPr>
              <w:jc w:val="right"/>
              <w:rPr>
                <w:lang w:val="lt-LT"/>
              </w:rPr>
            </w:pPr>
          </w:p>
        </w:tc>
      </w:tr>
      <w:tr w:rsidR="00DB66E0" w:rsidRPr="00AF7C09" w14:paraId="20B5D8AE" w14:textId="77777777" w:rsidTr="00E54559">
        <w:trPr>
          <w:trHeight w:val="20"/>
          <w:jc w:val="center"/>
        </w:trPr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9B0C5" w14:textId="77777777" w:rsidR="00DB66E0" w:rsidRPr="00AF7C09" w:rsidRDefault="00DB66E0" w:rsidP="00E54559">
            <w:pPr>
              <w:spacing w:before="60" w:after="60" w:line="20" w:lineRule="atLeast"/>
              <w:ind w:right="-57"/>
              <w:rPr>
                <w:lang w:val="lt-LT"/>
              </w:rPr>
            </w:pPr>
            <w:r w:rsidRPr="00AF7C09">
              <w:rPr>
                <w:lang w:val="lt-LT"/>
              </w:rPr>
              <w:t>2.11.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F6954" w14:textId="77777777" w:rsidR="00DB66E0" w:rsidRPr="00AF7C09" w:rsidRDefault="00DB66E0" w:rsidP="00E54559">
            <w:pPr>
              <w:spacing w:before="60" w:after="60" w:line="20" w:lineRule="atLeast"/>
              <w:ind w:right="-57"/>
              <w:rPr>
                <w:lang w:val="lt-LT"/>
              </w:rPr>
            </w:pPr>
            <w:r w:rsidRPr="00AF7C09">
              <w:rPr>
                <w:lang w:val="lt-LT"/>
              </w:rPr>
              <w:t>Nebaigta statyba ir išankstiniai apmokėjimai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8ADC8" w14:textId="77777777" w:rsidR="00DB66E0" w:rsidRPr="00AF7C09" w:rsidRDefault="00DB66E0" w:rsidP="00E54559">
            <w:pPr>
              <w:jc w:val="right"/>
              <w:rPr>
                <w:lang w:val="lt-LT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FAB93" w14:textId="77777777" w:rsidR="00DB66E0" w:rsidRPr="00AF7C09" w:rsidRDefault="00DB66E0" w:rsidP="00E54559">
            <w:pPr>
              <w:jc w:val="right"/>
              <w:rPr>
                <w:lang w:val="lt-LT"/>
              </w:rPr>
            </w:pPr>
          </w:p>
        </w:tc>
      </w:tr>
      <w:tr w:rsidR="00DB66E0" w:rsidRPr="00AF7C09" w14:paraId="518821B1" w14:textId="77777777" w:rsidTr="00E54559">
        <w:trPr>
          <w:trHeight w:val="20"/>
          <w:jc w:val="center"/>
        </w:trPr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6607A" w14:textId="77777777" w:rsidR="00DB66E0" w:rsidRPr="00AF7C09" w:rsidRDefault="00DB66E0" w:rsidP="00E54559">
            <w:pPr>
              <w:spacing w:before="60" w:after="60" w:line="20" w:lineRule="atLeast"/>
              <w:ind w:right="-57"/>
              <w:rPr>
                <w:lang w:val="lt-LT"/>
              </w:rPr>
            </w:pPr>
            <w:r w:rsidRPr="00AF7C09">
              <w:rPr>
                <w:b/>
                <w:bCs/>
                <w:lang w:val="lt-LT"/>
              </w:rPr>
              <w:lastRenderedPageBreak/>
              <w:t>B.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01D48" w14:textId="77777777" w:rsidR="00DB66E0" w:rsidRPr="00AF7C09" w:rsidRDefault="00DB66E0" w:rsidP="00E54559">
            <w:pPr>
              <w:spacing w:before="60" w:after="60" w:line="20" w:lineRule="atLeast"/>
              <w:ind w:right="-57"/>
              <w:rPr>
                <w:lang w:val="lt-LT"/>
              </w:rPr>
            </w:pPr>
            <w:r w:rsidRPr="00AF7C09">
              <w:rPr>
                <w:b/>
                <w:bCs/>
                <w:lang w:val="lt-LT"/>
              </w:rPr>
              <w:t>BIOLOGINIS TURTAS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041D2" w14:textId="77777777" w:rsidR="00DB66E0" w:rsidRPr="00AF7C09" w:rsidRDefault="00DB66E0" w:rsidP="00E54559">
            <w:pPr>
              <w:jc w:val="right"/>
              <w:rPr>
                <w:b/>
                <w:lang w:val="lt-LT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A205B" w14:textId="77777777" w:rsidR="00DB66E0" w:rsidRPr="00AF7C09" w:rsidRDefault="00DB66E0" w:rsidP="00E54559">
            <w:pPr>
              <w:jc w:val="right"/>
              <w:rPr>
                <w:b/>
                <w:bCs/>
                <w:lang w:val="lt-LT" w:eastAsia="lt-LT"/>
              </w:rPr>
            </w:pPr>
          </w:p>
        </w:tc>
      </w:tr>
      <w:tr w:rsidR="00DB66E0" w:rsidRPr="00AF7C09" w14:paraId="5FC5A1B5" w14:textId="77777777" w:rsidTr="00E54559">
        <w:trPr>
          <w:trHeight w:val="20"/>
          <w:jc w:val="center"/>
        </w:trPr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16CF2" w14:textId="77777777" w:rsidR="00DB66E0" w:rsidRPr="00AF7C09" w:rsidRDefault="00DB66E0" w:rsidP="00E54559">
            <w:pPr>
              <w:spacing w:before="49" w:after="49" w:line="20" w:lineRule="atLeast"/>
              <w:ind w:right="-57"/>
              <w:rPr>
                <w:b/>
                <w:lang w:val="lt-LT"/>
              </w:rPr>
            </w:pPr>
            <w:r w:rsidRPr="00AF7C09">
              <w:rPr>
                <w:b/>
                <w:lang w:val="lt-LT"/>
              </w:rPr>
              <w:t>C.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D8476" w14:textId="77777777" w:rsidR="00DB66E0" w:rsidRPr="00AF7C09" w:rsidRDefault="00DB66E0" w:rsidP="00E54559">
            <w:pPr>
              <w:spacing w:before="49" w:after="49" w:line="20" w:lineRule="atLeast"/>
              <w:ind w:right="-57"/>
              <w:rPr>
                <w:b/>
                <w:lang w:val="lt-LT"/>
              </w:rPr>
            </w:pPr>
            <w:r w:rsidRPr="00AF7C09">
              <w:rPr>
                <w:b/>
                <w:lang w:val="lt-LT"/>
              </w:rPr>
              <w:t>TRUMPALAIKIS TURTAS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F8925" w14:textId="77777777" w:rsidR="00DB66E0" w:rsidRPr="00AF7C09" w:rsidRDefault="00DB66E0" w:rsidP="00E54559">
            <w:pPr>
              <w:jc w:val="right"/>
              <w:rPr>
                <w:b/>
                <w:lang w:val="lt-LT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D2808" w14:textId="77777777" w:rsidR="00DB66E0" w:rsidRPr="00AF7C09" w:rsidRDefault="00DB66E0" w:rsidP="00E54559">
            <w:pPr>
              <w:jc w:val="right"/>
              <w:rPr>
                <w:b/>
                <w:bCs/>
                <w:lang w:val="lt-LT"/>
              </w:rPr>
            </w:pPr>
          </w:p>
        </w:tc>
      </w:tr>
      <w:tr w:rsidR="00DB66E0" w:rsidRPr="00AF7C09" w14:paraId="267024A5" w14:textId="77777777" w:rsidTr="00E54559">
        <w:trPr>
          <w:trHeight w:val="20"/>
          <w:jc w:val="center"/>
        </w:trPr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97EB0" w14:textId="77777777" w:rsidR="00DB66E0" w:rsidRPr="00AF7C09" w:rsidRDefault="00DB66E0" w:rsidP="00E54559">
            <w:pPr>
              <w:spacing w:before="60" w:after="60" w:line="20" w:lineRule="atLeast"/>
              <w:ind w:right="-57"/>
              <w:rPr>
                <w:lang w:val="lt-LT"/>
              </w:rPr>
            </w:pPr>
            <w:r w:rsidRPr="00AF7C09">
              <w:rPr>
                <w:b/>
                <w:bCs/>
                <w:lang w:val="lt-LT"/>
              </w:rPr>
              <w:t>1.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DE8ED" w14:textId="77777777" w:rsidR="00DB66E0" w:rsidRPr="00AF7C09" w:rsidRDefault="00DB66E0" w:rsidP="00E54559">
            <w:pPr>
              <w:spacing w:before="60" w:after="60" w:line="20" w:lineRule="atLeast"/>
              <w:ind w:right="-57"/>
              <w:rPr>
                <w:lang w:val="lt-LT"/>
              </w:rPr>
            </w:pPr>
            <w:r w:rsidRPr="00AF7C09">
              <w:rPr>
                <w:b/>
                <w:bCs/>
                <w:lang w:val="lt-LT"/>
              </w:rPr>
              <w:t>Atsargos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D8E68" w14:textId="77777777" w:rsidR="00DB66E0" w:rsidRPr="00AF7C09" w:rsidRDefault="00DB66E0" w:rsidP="00E54559">
            <w:pPr>
              <w:jc w:val="right"/>
              <w:rPr>
                <w:b/>
                <w:lang w:val="lt-LT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D2278" w14:textId="77777777" w:rsidR="00DB66E0" w:rsidRPr="00AF7C09" w:rsidRDefault="00DB66E0" w:rsidP="00E54559">
            <w:pPr>
              <w:jc w:val="right"/>
              <w:rPr>
                <w:b/>
                <w:bCs/>
                <w:lang w:val="lt-LT"/>
              </w:rPr>
            </w:pPr>
          </w:p>
        </w:tc>
      </w:tr>
      <w:tr w:rsidR="00DB66E0" w:rsidRPr="00AF7C09" w14:paraId="08F9C03E" w14:textId="77777777" w:rsidTr="00E54559">
        <w:trPr>
          <w:trHeight w:val="20"/>
          <w:jc w:val="center"/>
        </w:trPr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A999F" w14:textId="77777777" w:rsidR="00DB66E0" w:rsidRPr="00AF7C09" w:rsidRDefault="00DB66E0" w:rsidP="00E54559">
            <w:pPr>
              <w:spacing w:before="60" w:after="60" w:line="20" w:lineRule="atLeast"/>
              <w:ind w:right="-57"/>
              <w:rPr>
                <w:lang w:val="lt-LT"/>
              </w:rPr>
            </w:pPr>
            <w:r w:rsidRPr="00AF7C09">
              <w:rPr>
                <w:lang w:val="lt-LT"/>
              </w:rPr>
              <w:t>1.1.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42DC5" w14:textId="77777777" w:rsidR="00DB66E0" w:rsidRPr="00AF7C09" w:rsidRDefault="00DB66E0" w:rsidP="00E54559">
            <w:pPr>
              <w:spacing w:before="60" w:after="60" w:line="20" w:lineRule="atLeast"/>
              <w:ind w:right="-57"/>
              <w:rPr>
                <w:lang w:val="lt-LT"/>
              </w:rPr>
            </w:pPr>
            <w:r w:rsidRPr="00AF7C09">
              <w:rPr>
                <w:lang w:val="lt-LT"/>
              </w:rPr>
              <w:t>Strateginės ir neliečiamosios atsargos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FCC392" w14:textId="77777777" w:rsidR="00DB66E0" w:rsidRPr="00AF7C09" w:rsidRDefault="00DB66E0" w:rsidP="00E54559">
            <w:pPr>
              <w:jc w:val="right"/>
              <w:rPr>
                <w:lang w:val="lt-LT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78C2E" w14:textId="77777777" w:rsidR="00DB66E0" w:rsidRPr="00AF7C09" w:rsidRDefault="00DB66E0" w:rsidP="00E54559">
            <w:pPr>
              <w:jc w:val="right"/>
              <w:rPr>
                <w:b/>
                <w:bCs/>
                <w:lang w:val="lt-LT"/>
              </w:rPr>
            </w:pPr>
          </w:p>
        </w:tc>
      </w:tr>
      <w:tr w:rsidR="00DB66E0" w:rsidRPr="00AF7C09" w14:paraId="7D818DFF" w14:textId="77777777" w:rsidTr="00E54559">
        <w:trPr>
          <w:trHeight w:val="20"/>
          <w:jc w:val="center"/>
        </w:trPr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0C3FE" w14:textId="77777777" w:rsidR="00DB66E0" w:rsidRPr="00AF7C09" w:rsidRDefault="00DB66E0" w:rsidP="00E54559">
            <w:pPr>
              <w:spacing w:before="60" w:after="60" w:line="20" w:lineRule="atLeast"/>
              <w:ind w:right="-57"/>
              <w:rPr>
                <w:lang w:val="lt-LT"/>
              </w:rPr>
            </w:pPr>
            <w:r w:rsidRPr="00AF7C09">
              <w:rPr>
                <w:lang w:val="lt-LT"/>
              </w:rPr>
              <w:t>1.2.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BCD53" w14:textId="77777777" w:rsidR="00DB66E0" w:rsidRPr="00AF7C09" w:rsidRDefault="00DB66E0" w:rsidP="00E54559">
            <w:pPr>
              <w:spacing w:before="60" w:after="60" w:line="20" w:lineRule="atLeast"/>
              <w:ind w:right="-57"/>
              <w:rPr>
                <w:lang w:val="lt-LT"/>
              </w:rPr>
            </w:pPr>
            <w:r w:rsidRPr="00AF7C09">
              <w:rPr>
                <w:lang w:val="lt-LT"/>
              </w:rPr>
              <w:t>Medžiagos, žaliavos ir ūkinis inventorius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0D247" w14:textId="77777777" w:rsidR="00DB66E0" w:rsidRPr="00AF7C09" w:rsidRDefault="00DB66E0" w:rsidP="00E54559">
            <w:pPr>
              <w:jc w:val="right"/>
              <w:rPr>
                <w:lang w:val="lt-LT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FC190" w14:textId="77777777" w:rsidR="00DB66E0" w:rsidRPr="00AF7C09" w:rsidRDefault="00DB66E0" w:rsidP="00E54559">
            <w:pPr>
              <w:jc w:val="right"/>
              <w:rPr>
                <w:lang w:val="lt-LT"/>
              </w:rPr>
            </w:pPr>
          </w:p>
        </w:tc>
      </w:tr>
      <w:tr w:rsidR="00DB66E0" w:rsidRPr="00AF7C09" w14:paraId="44739A7B" w14:textId="77777777" w:rsidTr="00E54559">
        <w:trPr>
          <w:trHeight w:val="20"/>
          <w:jc w:val="center"/>
        </w:trPr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163EC" w14:textId="77777777" w:rsidR="00DB66E0" w:rsidRPr="00AF7C09" w:rsidRDefault="00DB66E0" w:rsidP="00E54559">
            <w:pPr>
              <w:spacing w:before="60" w:after="60" w:line="20" w:lineRule="atLeast"/>
              <w:ind w:right="-57"/>
              <w:rPr>
                <w:lang w:val="lt-LT"/>
              </w:rPr>
            </w:pPr>
            <w:r w:rsidRPr="00AF7C09">
              <w:rPr>
                <w:lang w:val="lt-LT"/>
              </w:rPr>
              <w:t>1.3.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45325" w14:textId="3C5295E8" w:rsidR="00DB66E0" w:rsidRPr="00AF7C09" w:rsidRDefault="00DB66E0" w:rsidP="00E54559">
            <w:pPr>
              <w:spacing w:before="60" w:after="60" w:line="20" w:lineRule="atLeast"/>
              <w:ind w:right="-57"/>
              <w:rPr>
                <w:lang w:val="lt-LT"/>
              </w:rPr>
            </w:pPr>
            <w:r w:rsidRPr="00AF7C09">
              <w:rPr>
                <w:lang w:val="lt-LT"/>
              </w:rPr>
              <w:t>Nebaigta gaminti produkcija ir nebaigtos vykdyti sutartys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67281" w14:textId="77777777" w:rsidR="00DB66E0" w:rsidRPr="00AF7C09" w:rsidRDefault="00DB66E0" w:rsidP="00E54559">
            <w:pPr>
              <w:jc w:val="right"/>
              <w:rPr>
                <w:lang w:val="lt-LT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3A451" w14:textId="77777777" w:rsidR="00DB66E0" w:rsidRPr="00AF7C09" w:rsidRDefault="00DB66E0" w:rsidP="00E54559">
            <w:pPr>
              <w:jc w:val="right"/>
              <w:rPr>
                <w:lang w:val="lt-LT"/>
              </w:rPr>
            </w:pPr>
          </w:p>
        </w:tc>
      </w:tr>
      <w:tr w:rsidR="00DB66E0" w:rsidRPr="00AF7C09" w14:paraId="64618699" w14:textId="77777777" w:rsidTr="00E54559">
        <w:trPr>
          <w:trHeight w:val="20"/>
          <w:jc w:val="center"/>
        </w:trPr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A3F78" w14:textId="77777777" w:rsidR="00DB66E0" w:rsidRPr="00AF7C09" w:rsidRDefault="00DB66E0" w:rsidP="00E54559">
            <w:pPr>
              <w:spacing w:before="60" w:after="60" w:line="20" w:lineRule="atLeast"/>
              <w:ind w:right="-57"/>
              <w:rPr>
                <w:lang w:val="lt-LT"/>
              </w:rPr>
            </w:pPr>
            <w:r w:rsidRPr="00AF7C09">
              <w:rPr>
                <w:lang w:val="lt-LT"/>
              </w:rPr>
              <w:t>1.4.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1AFD2" w14:textId="474DC590" w:rsidR="00DB66E0" w:rsidRPr="00AF7C09" w:rsidRDefault="00DB66E0" w:rsidP="00E54559">
            <w:pPr>
              <w:spacing w:before="60" w:after="60" w:line="20" w:lineRule="atLeast"/>
              <w:ind w:right="-57"/>
              <w:rPr>
                <w:lang w:val="lt-LT"/>
              </w:rPr>
            </w:pPr>
            <w:r w:rsidRPr="00AF7C09">
              <w:rPr>
                <w:lang w:val="lt-LT"/>
              </w:rPr>
              <w:t>Pagaminta produkcija ir turtas</w:t>
            </w:r>
            <w:r w:rsidR="00F23534" w:rsidRPr="00AF7C09">
              <w:rPr>
                <w:lang w:val="lt-LT"/>
              </w:rPr>
              <w:t>,</w:t>
            </w:r>
            <w:r w:rsidRPr="00AF7C09">
              <w:rPr>
                <w:lang w:val="lt-LT"/>
              </w:rPr>
              <w:t xml:space="preserve"> skirtas parduoti (perduoti)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2BADE" w14:textId="77777777" w:rsidR="00DB66E0" w:rsidRPr="00AF7C09" w:rsidRDefault="00DB66E0" w:rsidP="00E54559">
            <w:pPr>
              <w:jc w:val="right"/>
              <w:rPr>
                <w:lang w:val="lt-LT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7BD99" w14:textId="77777777" w:rsidR="00DB66E0" w:rsidRPr="00AF7C09" w:rsidRDefault="00DB66E0" w:rsidP="00E54559">
            <w:pPr>
              <w:jc w:val="right"/>
              <w:rPr>
                <w:lang w:val="lt-LT" w:eastAsia="lt-LT"/>
              </w:rPr>
            </w:pPr>
          </w:p>
        </w:tc>
      </w:tr>
      <w:tr w:rsidR="00DB66E0" w:rsidRPr="00AF7C09" w14:paraId="6CCBD061" w14:textId="77777777" w:rsidTr="00E54559">
        <w:trPr>
          <w:trHeight w:val="379"/>
          <w:jc w:val="center"/>
        </w:trPr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58AA1" w14:textId="77777777" w:rsidR="00DB66E0" w:rsidRPr="00AF7C09" w:rsidRDefault="00DB66E0" w:rsidP="00E54559">
            <w:pPr>
              <w:spacing w:before="60" w:after="60" w:line="20" w:lineRule="atLeast"/>
              <w:ind w:right="-57"/>
              <w:rPr>
                <w:lang w:val="lt-LT"/>
              </w:rPr>
            </w:pPr>
            <w:r w:rsidRPr="00AF7C09">
              <w:rPr>
                <w:lang w:val="lt-LT"/>
              </w:rPr>
              <w:t>1.5.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989BA" w14:textId="0DA10ED1" w:rsidR="00DB66E0" w:rsidRPr="00AF7C09" w:rsidRDefault="00DB66E0" w:rsidP="00F23534">
            <w:pPr>
              <w:spacing w:before="60" w:after="60" w:line="20" w:lineRule="atLeast"/>
              <w:ind w:right="-57"/>
              <w:rPr>
                <w:lang w:val="lt-LT"/>
              </w:rPr>
            </w:pPr>
            <w:r w:rsidRPr="00AF7C09">
              <w:rPr>
                <w:lang w:val="lt-LT"/>
              </w:rPr>
              <w:t>Ilgalaikis materialusis ir biologinis turtas, skirtas parduoti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59017" w14:textId="77777777" w:rsidR="00DB66E0" w:rsidRPr="00AF7C09" w:rsidRDefault="00DB66E0" w:rsidP="00E54559">
            <w:pPr>
              <w:jc w:val="right"/>
              <w:rPr>
                <w:lang w:val="lt-LT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C5B55E" w14:textId="77777777" w:rsidR="00DB66E0" w:rsidRPr="00AF7C09" w:rsidRDefault="00DB66E0" w:rsidP="00E54559">
            <w:pPr>
              <w:jc w:val="right"/>
              <w:rPr>
                <w:lang w:val="lt-LT"/>
              </w:rPr>
            </w:pPr>
          </w:p>
        </w:tc>
      </w:tr>
      <w:tr w:rsidR="00DB66E0" w:rsidRPr="00AF7C09" w14:paraId="548D390A" w14:textId="77777777" w:rsidTr="00E54559">
        <w:trPr>
          <w:trHeight w:val="20"/>
          <w:jc w:val="center"/>
        </w:trPr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61565" w14:textId="77777777" w:rsidR="00DB66E0" w:rsidRPr="00AF7C09" w:rsidRDefault="00DB66E0" w:rsidP="00E54559">
            <w:pPr>
              <w:spacing w:before="60" w:after="60" w:line="20" w:lineRule="atLeast"/>
              <w:ind w:right="-57"/>
              <w:rPr>
                <w:lang w:val="lt-LT"/>
              </w:rPr>
            </w:pPr>
            <w:r w:rsidRPr="00AF7C09">
              <w:rPr>
                <w:b/>
                <w:bCs/>
                <w:lang w:val="lt-LT"/>
              </w:rPr>
              <w:t>D.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F9CC9" w14:textId="77777777" w:rsidR="00DB66E0" w:rsidRPr="00AF7C09" w:rsidRDefault="00DB66E0" w:rsidP="00E54559">
            <w:pPr>
              <w:spacing w:before="60" w:after="60" w:line="20" w:lineRule="atLeast"/>
              <w:ind w:right="-57"/>
              <w:rPr>
                <w:b/>
                <w:bCs/>
                <w:lang w:val="lt-LT"/>
              </w:rPr>
            </w:pPr>
            <w:r w:rsidRPr="00AF7C09">
              <w:rPr>
                <w:b/>
                <w:bCs/>
                <w:lang w:val="lt-LT"/>
              </w:rPr>
              <w:t>NEFINANSINIS TURTAS</w:t>
            </w:r>
          </w:p>
          <w:p w14:paraId="3ADE7D5F" w14:textId="548F65F9" w:rsidR="00DB66E0" w:rsidRPr="00AF7C09" w:rsidRDefault="00DB66E0" w:rsidP="00E54559">
            <w:pPr>
              <w:spacing w:before="60" w:after="60" w:line="20" w:lineRule="atLeast"/>
              <w:ind w:right="-57"/>
              <w:rPr>
                <w:lang w:val="lt-LT"/>
              </w:rPr>
            </w:pPr>
            <w:r w:rsidRPr="00AF7C09">
              <w:rPr>
                <w:b/>
                <w:bCs/>
                <w:lang w:val="lt-LT"/>
              </w:rPr>
              <w:t>IŠ VISO (A, B, C eilučių suma)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C81C1" w14:textId="77777777" w:rsidR="00DB66E0" w:rsidRPr="00AF7C09" w:rsidRDefault="00DB66E0" w:rsidP="00E54559">
            <w:pPr>
              <w:jc w:val="right"/>
              <w:rPr>
                <w:b/>
                <w:lang w:val="lt-LT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A6D3B" w14:textId="77777777" w:rsidR="00DB66E0" w:rsidRPr="00AF7C09" w:rsidRDefault="00DB66E0" w:rsidP="00E54559">
            <w:pPr>
              <w:jc w:val="right"/>
              <w:rPr>
                <w:b/>
                <w:bCs/>
                <w:lang w:val="lt-LT"/>
              </w:rPr>
            </w:pPr>
          </w:p>
        </w:tc>
      </w:tr>
    </w:tbl>
    <w:p w14:paraId="19686BE1" w14:textId="77777777" w:rsidR="00F23534" w:rsidRPr="00AF7C09" w:rsidRDefault="00F23534" w:rsidP="00F23534">
      <w:pPr>
        <w:jc w:val="center"/>
        <w:rPr>
          <w:b/>
          <w:bCs/>
          <w:lang w:val="lt-LT"/>
        </w:rPr>
      </w:pPr>
    </w:p>
    <w:p w14:paraId="534A3502" w14:textId="2FE25876" w:rsidR="00F23534" w:rsidRPr="00AF7C09" w:rsidRDefault="00DB66E0" w:rsidP="00F23534">
      <w:pPr>
        <w:jc w:val="center"/>
        <w:rPr>
          <w:b/>
          <w:bCs/>
          <w:lang w:val="lt-LT"/>
        </w:rPr>
      </w:pPr>
      <w:r w:rsidRPr="00AF7C09">
        <w:rPr>
          <w:b/>
          <w:bCs/>
          <w:lang w:val="lt-LT"/>
        </w:rPr>
        <w:t>II</w:t>
      </w:r>
      <w:r w:rsidR="00F23534" w:rsidRPr="00AF7C09">
        <w:rPr>
          <w:b/>
          <w:bCs/>
          <w:lang w:val="lt-LT"/>
        </w:rPr>
        <w:t xml:space="preserve"> SKYRIUS</w:t>
      </w:r>
    </w:p>
    <w:p w14:paraId="3F7B3E62" w14:textId="77777777" w:rsidR="00F23534" w:rsidRPr="00AF7C09" w:rsidRDefault="00DB66E0" w:rsidP="00F23534">
      <w:pPr>
        <w:jc w:val="center"/>
        <w:rPr>
          <w:b/>
          <w:bCs/>
          <w:lang w:val="lt-LT"/>
        </w:rPr>
      </w:pPr>
      <w:r w:rsidRPr="00AF7C09">
        <w:rPr>
          <w:b/>
          <w:bCs/>
          <w:lang w:val="lt-LT"/>
        </w:rPr>
        <w:t>FINANSINIS TURTAS</w:t>
      </w:r>
    </w:p>
    <w:p w14:paraId="3D9068FC" w14:textId="55FF5561" w:rsidR="00DB66E0" w:rsidRPr="00AF7C09" w:rsidRDefault="00DB66E0" w:rsidP="00F23534">
      <w:pPr>
        <w:jc w:val="center"/>
        <w:rPr>
          <w:lang w:val="lt-LT"/>
        </w:rPr>
      </w:pPr>
      <w:r w:rsidRPr="00AF7C09">
        <w:rPr>
          <w:b/>
          <w:bCs/>
          <w:lang w:val="lt-LT"/>
        </w:rPr>
        <w:t xml:space="preserve"> </w:t>
      </w:r>
    </w:p>
    <w:tbl>
      <w:tblPr>
        <w:tblW w:w="977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9"/>
        <w:gridCol w:w="3879"/>
        <w:gridCol w:w="2408"/>
        <w:gridCol w:w="2575"/>
      </w:tblGrid>
      <w:tr w:rsidR="00DB66E0" w:rsidRPr="00420E7F" w14:paraId="03B1858F" w14:textId="77777777" w:rsidTr="00B87E0E">
        <w:trPr>
          <w:trHeight w:val="20"/>
          <w:tblHeader/>
        </w:trPr>
        <w:tc>
          <w:tcPr>
            <w:tcW w:w="9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85054" w14:textId="436DD98D" w:rsidR="00DB66E0" w:rsidRPr="00420E7F" w:rsidRDefault="00420E7F" w:rsidP="00E54559">
            <w:pPr>
              <w:spacing w:before="40" w:after="40" w:line="20" w:lineRule="atLeast"/>
              <w:ind w:right="-85"/>
              <w:jc w:val="center"/>
              <w:rPr>
                <w:b/>
                <w:lang w:val="lt-LT"/>
              </w:rPr>
            </w:pPr>
            <w:r w:rsidRPr="00420E7F">
              <w:rPr>
                <w:b/>
                <w:lang w:val="lt-LT"/>
              </w:rPr>
              <w:t>Eil. N</w:t>
            </w:r>
            <w:r w:rsidR="00DB66E0" w:rsidRPr="00420E7F">
              <w:rPr>
                <w:b/>
                <w:lang w:val="lt-LT"/>
              </w:rPr>
              <w:t>r.</w:t>
            </w:r>
          </w:p>
        </w:tc>
        <w:tc>
          <w:tcPr>
            <w:tcW w:w="387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E9CFB" w14:textId="77777777" w:rsidR="00DB66E0" w:rsidRPr="00420E7F" w:rsidRDefault="00DB66E0" w:rsidP="00E54559">
            <w:pPr>
              <w:spacing w:before="40" w:after="40" w:line="20" w:lineRule="atLeast"/>
              <w:ind w:right="-85"/>
              <w:jc w:val="center"/>
              <w:rPr>
                <w:b/>
                <w:lang w:val="lt-LT"/>
              </w:rPr>
            </w:pPr>
            <w:r w:rsidRPr="00420E7F">
              <w:rPr>
                <w:b/>
                <w:lang w:val="lt-LT"/>
              </w:rPr>
              <w:t>Rodiklio pavadinimas</w:t>
            </w:r>
          </w:p>
        </w:tc>
        <w:tc>
          <w:tcPr>
            <w:tcW w:w="498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90355" w14:textId="77777777" w:rsidR="00DB66E0" w:rsidRPr="00420E7F" w:rsidRDefault="00DB66E0" w:rsidP="00E54559">
            <w:pPr>
              <w:spacing w:before="40" w:after="40" w:line="20" w:lineRule="atLeast"/>
              <w:jc w:val="center"/>
              <w:rPr>
                <w:b/>
                <w:lang w:val="lt-LT"/>
              </w:rPr>
            </w:pPr>
            <w:r w:rsidRPr="00420E7F">
              <w:rPr>
                <w:b/>
                <w:lang w:val="lt-LT"/>
              </w:rPr>
              <w:t>Savivaldybei nuosavybės teise priklausantis turtas</w:t>
            </w:r>
          </w:p>
        </w:tc>
      </w:tr>
      <w:tr w:rsidR="00DB66E0" w:rsidRPr="00AF7C09" w14:paraId="7960D27E" w14:textId="77777777" w:rsidTr="00B87E0E">
        <w:trPr>
          <w:trHeight w:val="20"/>
          <w:tblHeader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D82D5" w14:textId="77777777" w:rsidR="00DB66E0" w:rsidRPr="00AF7C09" w:rsidRDefault="00DB66E0" w:rsidP="00E54559">
            <w:pPr>
              <w:rPr>
                <w:lang w:val="lt-LT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7114F3" w14:textId="77777777" w:rsidR="00DB66E0" w:rsidRPr="00AF7C09" w:rsidRDefault="00DB66E0" w:rsidP="00E54559">
            <w:pPr>
              <w:rPr>
                <w:lang w:val="lt-LT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D7383" w14:textId="0D137482" w:rsidR="00DB66E0" w:rsidRPr="00AF7C09" w:rsidRDefault="00B87E0E" w:rsidP="00E54559">
            <w:pPr>
              <w:spacing w:before="40" w:after="40" w:line="20" w:lineRule="atLeast"/>
              <w:ind w:right="-85"/>
              <w:jc w:val="center"/>
              <w:rPr>
                <w:lang w:val="lt-LT"/>
              </w:rPr>
            </w:pPr>
            <w:r>
              <w:rPr>
                <w:lang w:val="lt-LT"/>
              </w:rPr>
              <w:t>B</w:t>
            </w:r>
            <w:r w:rsidR="00DB66E0" w:rsidRPr="00AF7C09">
              <w:rPr>
                <w:lang w:val="lt-LT"/>
              </w:rPr>
              <w:t>alansinė vertė praėjusių ataskaitinių metų pabaigoje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53C23" w14:textId="68EA1CD2" w:rsidR="00DB66E0" w:rsidRPr="00AF7C09" w:rsidRDefault="00B87E0E" w:rsidP="00E54559">
            <w:pPr>
              <w:spacing w:before="40" w:after="40" w:line="20" w:lineRule="atLeast"/>
              <w:jc w:val="center"/>
              <w:rPr>
                <w:lang w:val="lt-LT"/>
              </w:rPr>
            </w:pPr>
            <w:r>
              <w:rPr>
                <w:lang w:val="lt-LT"/>
              </w:rPr>
              <w:t>B</w:t>
            </w:r>
            <w:r w:rsidR="00DB66E0" w:rsidRPr="00AF7C09">
              <w:rPr>
                <w:lang w:val="lt-LT"/>
              </w:rPr>
              <w:t>alansinė vertė ataskaitinių metų pabaigoje</w:t>
            </w:r>
          </w:p>
        </w:tc>
      </w:tr>
      <w:tr w:rsidR="00DB66E0" w:rsidRPr="00AF7C09" w14:paraId="25732838" w14:textId="77777777" w:rsidTr="00B87E0E">
        <w:trPr>
          <w:trHeight w:val="20"/>
        </w:trPr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82C6E" w14:textId="77777777" w:rsidR="00DB66E0" w:rsidRPr="00AF7C09" w:rsidRDefault="00DB66E0" w:rsidP="00E54559">
            <w:pPr>
              <w:spacing w:before="58" w:after="58"/>
              <w:ind w:right="-85"/>
              <w:rPr>
                <w:b/>
                <w:bCs/>
                <w:lang w:val="lt-LT"/>
              </w:rPr>
            </w:pPr>
            <w:r w:rsidRPr="00AF7C09">
              <w:rPr>
                <w:b/>
                <w:bCs/>
                <w:lang w:val="lt-LT"/>
              </w:rPr>
              <w:t>A.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D26CB" w14:textId="2B51ACF4" w:rsidR="00DB66E0" w:rsidRPr="00AF7C09" w:rsidRDefault="00DB66E0" w:rsidP="00B87E0E">
            <w:pPr>
              <w:spacing w:before="58" w:after="58"/>
              <w:ind w:right="-85"/>
              <w:rPr>
                <w:b/>
                <w:bCs/>
                <w:lang w:val="lt-LT"/>
              </w:rPr>
            </w:pPr>
            <w:r w:rsidRPr="00AF7C09">
              <w:rPr>
                <w:b/>
                <w:bCs/>
                <w:lang w:val="lt-LT"/>
              </w:rPr>
              <w:t>ILGALAIKIS FINANSINIS TURTAS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60160" w14:textId="77777777" w:rsidR="00DB66E0" w:rsidRPr="00AF7C09" w:rsidRDefault="00DB66E0" w:rsidP="00E54559">
            <w:pPr>
              <w:jc w:val="right"/>
              <w:rPr>
                <w:b/>
                <w:bCs/>
                <w:lang w:val="lt-LT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FB298" w14:textId="77777777" w:rsidR="00DB66E0" w:rsidRPr="00AF7C09" w:rsidRDefault="00DB66E0" w:rsidP="00E54559">
            <w:pPr>
              <w:jc w:val="right"/>
              <w:rPr>
                <w:b/>
                <w:bCs/>
                <w:lang w:val="lt-LT" w:eastAsia="lt-LT"/>
              </w:rPr>
            </w:pPr>
          </w:p>
        </w:tc>
      </w:tr>
      <w:tr w:rsidR="00DB66E0" w:rsidRPr="00AF7C09" w14:paraId="05A9EE66" w14:textId="77777777" w:rsidTr="00B87E0E">
        <w:trPr>
          <w:trHeight w:val="20"/>
        </w:trPr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AAC42" w14:textId="77777777" w:rsidR="00DB66E0" w:rsidRPr="00AF7C09" w:rsidRDefault="00DB66E0" w:rsidP="00E54559">
            <w:pPr>
              <w:spacing w:before="58" w:after="58"/>
              <w:ind w:right="-85"/>
              <w:rPr>
                <w:lang w:val="lt-LT"/>
              </w:rPr>
            </w:pPr>
            <w:r w:rsidRPr="00AF7C09">
              <w:rPr>
                <w:b/>
                <w:bCs/>
                <w:lang w:val="lt-LT"/>
              </w:rPr>
              <w:t>1.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F377E" w14:textId="6FFA0742" w:rsidR="00DB66E0" w:rsidRPr="00AF7C09" w:rsidRDefault="00DB66E0" w:rsidP="00B87E0E">
            <w:pPr>
              <w:spacing w:before="58" w:after="58"/>
              <w:ind w:right="-85"/>
              <w:rPr>
                <w:lang w:val="lt-LT"/>
              </w:rPr>
            </w:pPr>
            <w:r w:rsidRPr="00AF7C09">
              <w:rPr>
                <w:b/>
                <w:bCs/>
                <w:lang w:val="lt-LT"/>
              </w:rPr>
              <w:t>Investicijos į nuosavybės vertybinius popierius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0BC9C" w14:textId="77777777" w:rsidR="00DB66E0" w:rsidRPr="00AF7C09" w:rsidRDefault="00DB66E0" w:rsidP="00E54559">
            <w:pPr>
              <w:jc w:val="right"/>
              <w:rPr>
                <w:b/>
                <w:bCs/>
                <w:lang w:val="lt-LT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E06C5C" w14:textId="77777777" w:rsidR="00DB66E0" w:rsidRPr="00AF7C09" w:rsidRDefault="00DB66E0" w:rsidP="00E54559">
            <w:pPr>
              <w:jc w:val="right"/>
              <w:rPr>
                <w:b/>
                <w:bCs/>
                <w:lang w:val="lt-LT"/>
              </w:rPr>
            </w:pPr>
          </w:p>
        </w:tc>
      </w:tr>
      <w:tr w:rsidR="00DB66E0" w:rsidRPr="00AF7C09" w14:paraId="3ECFA535" w14:textId="77777777" w:rsidTr="00B87E0E">
        <w:trPr>
          <w:trHeight w:val="20"/>
        </w:trPr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B84E3" w14:textId="77777777" w:rsidR="00DB66E0" w:rsidRPr="00AF7C09" w:rsidRDefault="00DB66E0" w:rsidP="00E54559">
            <w:pPr>
              <w:spacing w:before="58" w:after="58"/>
              <w:ind w:right="-85"/>
              <w:rPr>
                <w:lang w:val="lt-LT"/>
              </w:rPr>
            </w:pPr>
            <w:r w:rsidRPr="00AF7C09">
              <w:rPr>
                <w:lang w:val="lt-LT"/>
              </w:rPr>
              <w:t>1.1.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5DD65" w14:textId="03C8DB47" w:rsidR="00DB66E0" w:rsidRPr="00AF7C09" w:rsidRDefault="008A51A7" w:rsidP="00E54559">
            <w:pPr>
              <w:spacing w:before="58" w:after="58"/>
              <w:ind w:right="-85"/>
              <w:rPr>
                <w:lang w:val="lt-LT"/>
              </w:rPr>
            </w:pPr>
            <w:r w:rsidRPr="00AF7C09">
              <w:rPr>
                <w:lang w:val="lt-LT"/>
              </w:rPr>
              <w:t>Investicijos į kontroliuojamus ir asocijuotuosius subjektus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B38DD" w14:textId="77777777" w:rsidR="00DB66E0" w:rsidRPr="00AF7C09" w:rsidRDefault="00DB66E0" w:rsidP="00E54559">
            <w:pPr>
              <w:jc w:val="right"/>
              <w:rPr>
                <w:lang w:val="lt-LT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179F0" w14:textId="77777777" w:rsidR="00DB66E0" w:rsidRPr="00AF7C09" w:rsidRDefault="00DB66E0" w:rsidP="00E54559">
            <w:pPr>
              <w:jc w:val="right"/>
              <w:rPr>
                <w:lang w:val="lt-LT"/>
              </w:rPr>
            </w:pPr>
          </w:p>
        </w:tc>
      </w:tr>
      <w:tr w:rsidR="00DB66E0" w:rsidRPr="00AF7C09" w14:paraId="0822F3F2" w14:textId="77777777" w:rsidTr="00B87E0E">
        <w:trPr>
          <w:trHeight w:val="544"/>
        </w:trPr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6C2FA" w14:textId="7C27EE29" w:rsidR="00DB66E0" w:rsidRPr="00C23F51" w:rsidRDefault="00DB66E0" w:rsidP="00E54559">
            <w:pPr>
              <w:spacing w:before="58" w:after="58"/>
              <w:ind w:right="-85"/>
              <w:rPr>
                <w:lang w:val="lt-LT"/>
              </w:rPr>
            </w:pPr>
            <w:r w:rsidRPr="00C23F51">
              <w:rPr>
                <w:lang w:val="lt-LT"/>
              </w:rPr>
              <w:t>1.</w:t>
            </w:r>
            <w:r w:rsidR="00C23F51">
              <w:rPr>
                <w:lang w:val="lt-LT"/>
              </w:rPr>
              <w:t>2</w:t>
            </w:r>
            <w:r w:rsidRPr="00C23F51">
              <w:rPr>
                <w:lang w:val="lt-LT"/>
              </w:rPr>
              <w:t>.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2AB44" w14:textId="77777777" w:rsidR="00DB66E0" w:rsidRPr="00C23F51" w:rsidRDefault="00DB66E0" w:rsidP="00E54559">
            <w:pPr>
              <w:spacing w:before="58" w:after="58"/>
              <w:ind w:right="-85"/>
              <w:rPr>
                <w:lang w:val="lt-LT"/>
              </w:rPr>
            </w:pPr>
            <w:r w:rsidRPr="00C23F51">
              <w:rPr>
                <w:bCs/>
                <w:lang w:val="lt-LT"/>
              </w:rPr>
              <w:t>Investicijos į</w:t>
            </w:r>
            <w:r w:rsidRPr="00C23F51">
              <w:rPr>
                <w:lang w:val="lt-LT"/>
              </w:rPr>
              <w:t xml:space="preserve"> kitus subjektus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11D41" w14:textId="77777777" w:rsidR="00DB66E0" w:rsidRPr="006509E4" w:rsidRDefault="00DB66E0" w:rsidP="00E54559">
            <w:pPr>
              <w:jc w:val="right"/>
              <w:rPr>
                <w:highlight w:val="yellow"/>
                <w:lang w:val="lt-LT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C2061" w14:textId="77777777" w:rsidR="00DB66E0" w:rsidRPr="00AF7C09" w:rsidRDefault="00DB66E0" w:rsidP="00E54559">
            <w:pPr>
              <w:jc w:val="right"/>
              <w:rPr>
                <w:lang w:val="lt-LT"/>
              </w:rPr>
            </w:pPr>
          </w:p>
        </w:tc>
      </w:tr>
      <w:tr w:rsidR="008A51A7" w:rsidRPr="00AF7C09" w14:paraId="5717C8CA" w14:textId="77777777" w:rsidTr="00B87E0E">
        <w:trPr>
          <w:trHeight w:val="544"/>
        </w:trPr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AE424" w14:textId="07E4706F" w:rsidR="008A51A7" w:rsidRPr="00AF7C09" w:rsidRDefault="008A51A7" w:rsidP="00E54559">
            <w:pPr>
              <w:spacing w:before="58" w:after="58"/>
              <w:ind w:right="-85"/>
              <w:rPr>
                <w:b/>
                <w:bCs/>
                <w:lang w:val="lt-LT"/>
              </w:rPr>
            </w:pPr>
            <w:r w:rsidRPr="00AF7C09">
              <w:rPr>
                <w:b/>
                <w:bCs/>
                <w:lang w:val="lt-LT"/>
              </w:rPr>
              <w:t>2.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EF7CA" w14:textId="11BC050E" w:rsidR="008A51A7" w:rsidRPr="00AF7C09" w:rsidRDefault="008A51A7" w:rsidP="00E54559">
            <w:pPr>
              <w:spacing w:before="58" w:after="58"/>
              <w:ind w:right="-85"/>
              <w:rPr>
                <w:b/>
                <w:lang w:val="lt-LT"/>
              </w:rPr>
            </w:pPr>
            <w:r w:rsidRPr="00AF7C09">
              <w:rPr>
                <w:b/>
                <w:lang w:val="lt-LT"/>
              </w:rPr>
              <w:t>Investicijos į ne nuosavybės vertybinius popierius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501DC" w14:textId="77777777" w:rsidR="008A51A7" w:rsidRPr="00AF7C09" w:rsidRDefault="008A51A7" w:rsidP="00E54559">
            <w:pPr>
              <w:jc w:val="right"/>
              <w:rPr>
                <w:lang w:val="lt-LT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529F8" w14:textId="77777777" w:rsidR="008A51A7" w:rsidRPr="00AF7C09" w:rsidRDefault="008A51A7" w:rsidP="00E54559">
            <w:pPr>
              <w:jc w:val="right"/>
              <w:rPr>
                <w:lang w:val="lt-LT"/>
              </w:rPr>
            </w:pPr>
          </w:p>
        </w:tc>
      </w:tr>
      <w:tr w:rsidR="00DB66E0" w:rsidRPr="00AF7C09" w14:paraId="26EFB36C" w14:textId="77777777" w:rsidTr="00B87E0E">
        <w:trPr>
          <w:trHeight w:val="554"/>
        </w:trPr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54210" w14:textId="3B68B985" w:rsidR="00DB66E0" w:rsidRPr="00AF7C09" w:rsidRDefault="008A51A7" w:rsidP="00E54559">
            <w:pPr>
              <w:spacing w:before="58" w:after="58"/>
              <w:ind w:right="-85"/>
              <w:rPr>
                <w:b/>
                <w:bCs/>
                <w:lang w:val="lt-LT"/>
              </w:rPr>
            </w:pPr>
            <w:r w:rsidRPr="00AF7C09">
              <w:rPr>
                <w:b/>
                <w:bCs/>
                <w:lang w:val="lt-LT"/>
              </w:rPr>
              <w:t>3</w:t>
            </w:r>
            <w:r w:rsidR="00DB66E0" w:rsidRPr="00AF7C09">
              <w:rPr>
                <w:b/>
                <w:bCs/>
                <w:lang w:val="lt-LT"/>
              </w:rPr>
              <w:t>.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42DAA" w14:textId="4D35AE61" w:rsidR="00DB66E0" w:rsidRPr="00AF7C09" w:rsidRDefault="00DB66E0" w:rsidP="00E54559">
            <w:pPr>
              <w:spacing w:before="58" w:after="58"/>
              <w:ind w:right="-85"/>
              <w:rPr>
                <w:b/>
                <w:bCs/>
                <w:lang w:val="lt-LT"/>
              </w:rPr>
            </w:pPr>
            <w:r w:rsidRPr="00AF7C09">
              <w:rPr>
                <w:b/>
                <w:bCs/>
                <w:lang w:val="lt-LT"/>
              </w:rPr>
              <w:t>Po vien</w:t>
            </w:r>
            <w:r w:rsidR="00F23534" w:rsidRPr="00AF7C09">
              <w:rPr>
                <w:b/>
                <w:bCs/>
                <w:lang w:val="lt-LT"/>
              </w:rPr>
              <w:t>ų</w:t>
            </w:r>
            <w:r w:rsidRPr="00AF7C09">
              <w:rPr>
                <w:b/>
                <w:bCs/>
                <w:lang w:val="lt-LT"/>
              </w:rPr>
              <w:t xml:space="preserve"> metų gautinos sumos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88A208" w14:textId="77777777" w:rsidR="00DB66E0" w:rsidRPr="00AF7C09" w:rsidRDefault="00DB66E0" w:rsidP="00E54559">
            <w:pPr>
              <w:jc w:val="right"/>
              <w:rPr>
                <w:b/>
                <w:lang w:val="lt-LT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CED7D" w14:textId="77777777" w:rsidR="00DB66E0" w:rsidRPr="00AF7C09" w:rsidRDefault="00DB66E0" w:rsidP="00E54559">
            <w:pPr>
              <w:jc w:val="right"/>
              <w:rPr>
                <w:b/>
                <w:bCs/>
                <w:lang w:val="lt-LT"/>
              </w:rPr>
            </w:pPr>
          </w:p>
        </w:tc>
      </w:tr>
      <w:tr w:rsidR="008A51A7" w:rsidRPr="00AF7C09" w14:paraId="71DE4656" w14:textId="77777777" w:rsidTr="00B87E0E">
        <w:trPr>
          <w:trHeight w:val="554"/>
        </w:trPr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19D9B" w14:textId="50CFF553" w:rsidR="008A51A7" w:rsidRPr="00AF7C09" w:rsidRDefault="008A51A7" w:rsidP="00E54559">
            <w:pPr>
              <w:spacing w:before="58" w:after="58"/>
              <w:ind w:right="-85"/>
              <w:rPr>
                <w:b/>
                <w:bCs/>
                <w:lang w:val="lt-LT"/>
              </w:rPr>
            </w:pPr>
            <w:r w:rsidRPr="00AF7C09">
              <w:rPr>
                <w:b/>
                <w:bCs/>
                <w:lang w:val="lt-LT"/>
              </w:rPr>
              <w:t>4.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83820" w14:textId="6C237034" w:rsidR="008A51A7" w:rsidRPr="00AF7C09" w:rsidRDefault="008A51A7" w:rsidP="00E54559">
            <w:pPr>
              <w:spacing w:before="58" w:after="58"/>
              <w:ind w:right="-85"/>
              <w:rPr>
                <w:b/>
                <w:bCs/>
                <w:lang w:val="lt-LT"/>
              </w:rPr>
            </w:pPr>
            <w:r w:rsidRPr="00AF7C09">
              <w:rPr>
                <w:b/>
                <w:bCs/>
                <w:lang w:val="lt-LT"/>
              </w:rPr>
              <w:t>Ilgalaikiai terminuotieji indėliai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DDDEC" w14:textId="77777777" w:rsidR="008A51A7" w:rsidRPr="00AF7C09" w:rsidRDefault="008A51A7" w:rsidP="00E54559">
            <w:pPr>
              <w:jc w:val="right"/>
              <w:rPr>
                <w:b/>
                <w:lang w:val="lt-LT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7665A" w14:textId="77777777" w:rsidR="008A51A7" w:rsidRPr="00AF7C09" w:rsidRDefault="008A51A7" w:rsidP="00E54559">
            <w:pPr>
              <w:jc w:val="right"/>
              <w:rPr>
                <w:b/>
                <w:bCs/>
                <w:lang w:val="lt-LT"/>
              </w:rPr>
            </w:pPr>
          </w:p>
        </w:tc>
      </w:tr>
      <w:tr w:rsidR="00DB66E0" w:rsidRPr="00AF7C09" w14:paraId="20474ECD" w14:textId="77777777" w:rsidTr="00B87E0E">
        <w:trPr>
          <w:trHeight w:val="560"/>
        </w:trPr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2F5FF" w14:textId="7907D376" w:rsidR="00DB66E0" w:rsidRPr="00AF7C09" w:rsidRDefault="008A51A7" w:rsidP="00E54559">
            <w:pPr>
              <w:spacing w:before="58" w:after="58"/>
              <w:ind w:right="-85"/>
              <w:rPr>
                <w:b/>
                <w:bCs/>
                <w:lang w:val="lt-LT"/>
              </w:rPr>
            </w:pPr>
            <w:r w:rsidRPr="00AF7C09">
              <w:rPr>
                <w:b/>
                <w:bCs/>
                <w:lang w:val="lt-LT"/>
              </w:rPr>
              <w:lastRenderedPageBreak/>
              <w:t>5</w:t>
            </w:r>
            <w:r w:rsidR="00DB66E0" w:rsidRPr="00AF7C09">
              <w:rPr>
                <w:b/>
                <w:bCs/>
                <w:lang w:val="lt-LT"/>
              </w:rPr>
              <w:t>.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42794" w14:textId="77777777" w:rsidR="00DB66E0" w:rsidRPr="00AF7C09" w:rsidRDefault="00DB66E0" w:rsidP="00E54559">
            <w:pPr>
              <w:spacing w:before="58" w:after="58"/>
              <w:ind w:right="-85"/>
              <w:rPr>
                <w:b/>
                <w:bCs/>
                <w:lang w:val="lt-LT"/>
              </w:rPr>
            </w:pPr>
            <w:r w:rsidRPr="00AF7C09">
              <w:rPr>
                <w:b/>
                <w:bCs/>
                <w:lang w:val="lt-LT"/>
              </w:rPr>
              <w:t>Kitas ilgalaikis finansinis turtas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F40D7" w14:textId="77777777" w:rsidR="00DB66E0" w:rsidRPr="00AF7C09" w:rsidRDefault="00DB66E0" w:rsidP="00E54559">
            <w:pPr>
              <w:jc w:val="right"/>
              <w:rPr>
                <w:b/>
                <w:lang w:val="lt-LT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75D6A" w14:textId="77777777" w:rsidR="00DB66E0" w:rsidRPr="00AF7C09" w:rsidRDefault="00DB66E0" w:rsidP="00E54559">
            <w:pPr>
              <w:jc w:val="right"/>
              <w:rPr>
                <w:b/>
                <w:bCs/>
                <w:lang w:val="lt-LT"/>
              </w:rPr>
            </w:pPr>
          </w:p>
        </w:tc>
      </w:tr>
      <w:tr w:rsidR="00DB66E0" w:rsidRPr="00AF7C09" w14:paraId="1E2F8083" w14:textId="77777777" w:rsidTr="00B87E0E">
        <w:trPr>
          <w:trHeight w:val="20"/>
        </w:trPr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6D727" w14:textId="77777777" w:rsidR="00DB66E0" w:rsidRPr="00AF7C09" w:rsidRDefault="00DB66E0" w:rsidP="00E54559">
            <w:pPr>
              <w:spacing w:before="58" w:after="58"/>
              <w:ind w:right="-85"/>
              <w:rPr>
                <w:b/>
                <w:bCs/>
                <w:lang w:val="lt-LT"/>
              </w:rPr>
            </w:pPr>
            <w:r w:rsidRPr="00AF7C09">
              <w:rPr>
                <w:b/>
                <w:bCs/>
                <w:lang w:val="lt-LT"/>
              </w:rPr>
              <w:t>B.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8D45A" w14:textId="568A3152" w:rsidR="00DB66E0" w:rsidRPr="00AF7C09" w:rsidRDefault="00DB66E0" w:rsidP="00B87E0E">
            <w:pPr>
              <w:spacing w:before="58" w:after="58"/>
              <w:ind w:right="-85" w:hanging="37"/>
              <w:rPr>
                <w:b/>
                <w:bCs/>
                <w:lang w:val="lt-LT"/>
              </w:rPr>
            </w:pPr>
            <w:r w:rsidRPr="00AF7C09">
              <w:rPr>
                <w:b/>
                <w:lang w:val="lt-LT"/>
              </w:rPr>
              <w:t xml:space="preserve">TRUMPALAIKIS </w:t>
            </w:r>
            <w:r w:rsidRPr="00AF7C09">
              <w:rPr>
                <w:b/>
                <w:bCs/>
                <w:lang w:val="lt-LT"/>
              </w:rPr>
              <w:t>FINANSINIS TURTAS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74ABA" w14:textId="77777777" w:rsidR="00DB66E0" w:rsidRPr="00AF7C09" w:rsidRDefault="00DB66E0" w:rsidP="00E54559">
            <w:pPr>
              <w:jc w:val="right"/>
              <w:rPr>
                <w:b/>
                <w:lang w:val="lt-LT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A86BB" w14:textId="77777777" w:rsidR="00DB66E0" w:rsidRPr="00AF7C09" w:rsidRDefault="00DB66E0" w:rsidP="00E54559">
            <w:pPr>
              <w:jc w:val="right"/>
              <w:rPr>
                <w:b/>
                <w:bCs/>
                <w:lang w:val="lt-LT"/>
              </w:rPr>
            </w:pPr>
          </w:p>
        </w:tc>
      </w:tr>
      <w:tr w:rsidR="00DB66E0" w:rsidRPr="00AF7C09" w14:paraId="4F5F5B05" w14:textId="77777777" w:rsidTr="00B87E0E">
        <w:trPr>
          <w:trHeight w:val="20"/>
        </w:trPr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1ED7F" w14:textId="77777777" w:rsidR="00DB66E0" w:rsidRPr="00AF7C09" w:rsidRDefault="00DB66E0" w:rsidP="00E54559">
            <w:pPr>
              <w:spacing w:before="58" w:after="58"/>
              <w:ind w:right="-85"/>
              <w:rPr>
                <w:b/>
                <w:lang w:val="lt-LT"/>
              </w:rPr>
            </w:pPr>
            <w:r w:rsidRPr="00AF7C09">
              <w:rPr>
                <w:b/>
                <w:bCs/>
                <w:lang w:val="lt-LT"/>
              </w:rPr>
              <w:t>1.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0D4B1" w14:textId="2EFF8512" w:rsidR="00DB66E0" w:rsidRPr="00AF7C09" w:rsidRDefault="00DB66E0" w:rsidP="00B87E0E">
            <w:pPr>
              <w:spacing w:before="58" w:after="58"/>
              <w:ind w:right="-85"/>
              <w:rPr>
                <w:b/>
                <w:lang w:val="lt-LT"/>
              </w:rPr>
            </w:pPr>
            <w:r w:rsidRPr="00AF7C09">
              <w:rPr>
                <w:b/>
                <w:bCs/>
                <w:lang w:val="lt-LT"/>
              </w:rPr>
              <w:t>Pinigai ir pinigų ekvivalentai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C3C93" w14:textId="77777777" w:rsidR="00DB66E0" w:rsidRPr="00AF7C09" w:rsidRDefault="00DB66E0" w:rsidP="00E54559">
            <w:pPr>
              <w:jc w:val="right"/>
              <w:rPr>
                <w:lang w:val="lt-LT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CCF08" w14:textId="77777777" w:rsidR="00DB66E0" w:rsidRPr="00AF7C09" w:rsidRDefault="00DB66E0" w:rsidP="00E54559">
            <w:pPr>
              <w:jc w:val="right"/>
              <w:rPr>
                <w:b/>
                <w:bCs/>
                <w:lang w:val="lt-LT" w:eastAsia="lt-LT"/>
              </w:rPr>
            </w:pPr>
          </w:p>
        </w:tc>
      </w:tr>
      <w:tr w:rsidR="00DB66E0" w:rsidRPr="00AF7C09" w14:paraId="16343625" w14:textId="77777777" w:rsidTr="00B87E0E">
        <w:trPr>
          <w:trHeight w:val="20"/>
        </w:trPr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3A510" w14:textId="77777777" w:rsidR="00DB66E0" w:rsidRPr="00AF7C09" w:rsidRDefault="00DB66E0" w:rsidP="00E54559">
            <w:pPr>
              <w:spacing w:before="58" w:after="58"/>
              <w:ind w:right="-85"/>
              <w:rPr>
                <w:b/>
                <w:lang w:val="lt-LT"/>
              </w:rPr>
            </w:pPr>
            <w:r w:rsidRPr="00AF7C09">
              <w:rPr>
                <w:b/>
                <w:lang w:val="lt-LT"/>
              </w:rPr>
              <w:t>2.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00CEA" w14:textId="77777777" w:rsidR="00DB66E0" w:rsidRPr="00AF7C09" w:rsidRDefault="00DB66E0" w:rsidP="00E54559">
            <w:pPr>
              <w:spacing w:before="58" w:after="58"/>
              <w:ind w:right="-85"/>
              <w:rPr>
                <w:b/>
                <w:lang w:val="lt-LT"/>
              </w:rPr>
            </w:pPr>
            <w:r w:rsidRPr="00AF7C09">
              <w:rPr>
                <w:b/>
                <w:lang w:val="lt-LT"/>
              </w:rPr>
              <w:t>Išankstiniai apmokėjimai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C2607" w14:textId="77777777" w:rsidR="00DB66E0" w:rsidRPr="00AF7C09" w:rsidRDefault="00DB66E0" w:rsidP="00E54559">
            <w:pPr>
              <w:jc w:val="right"/>
              <w:rPr>
                <w:b/>
                <w:lang w:val="lt-LT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BBD25" w14:textId="77777777" w:rsidR="00DB66E0" w:rsidRPr="00AF7C09" w:rsidRDefault="00DB66E0" w:rsidP="00E54559">
            <w:pPr>
              <w:jc w:val="right"/>
              <w:rPr>
                <w:b/>
                <w:bCs/>
                <w:lang w:val="lt-LT"/>
              </w:rPr>
            </w:pPr>
          </w:p>
        </w:tc>
      </w:tr>
      <w:tr w:rsidR="00DB66E0" w:rsidRPr="00AF7C09" w14:paraId="7AADA2E8" w14:textId="77777777" w:rsidTr="00B87E0E">
        <w:trPr>
          <w:trHeight w:val="20"/>
        </w:trPr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DED19" w14:textId="77777777" w:rsidR="00DB66E0" w:rsidRPr="00AF7C09" w:rsidRDefault="00DB66E0" w:rsidP="00E54559">
            <w:pPr>
              <w:spacing w:before="58" w:after="58"/>
              <w:ind w:right="-85"/>
              <w:rPr>
                <w:b/>
                <w:lang w:val="lt-LT"/>
              </w:rPr>
            </w:pPr>
            <w:r w:rsidRPr="00AF7C09">
              <w:rPr>
                <w:b/>
                <w:lang w:val="lt-LT"/>
              </w:rPr>
              <w:t>3.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DD91B" w14:textId="77777777" w:rsidR="00DB66E0" w:rsidRPr="00AF7C09" w:rsidRDefault="00DB66E0" w:rsidP="00E54559">
            <w:pPr>
              <w:spacing w:before="58" w:after="58"/>
              <w:ind w:right="-85"/>
              <w:rPr>
                <w:lang w:val="lt-LT"/>
              </w:rPr>
            </w:pPr>
            <w:r w:rsidRPr="00AF7C09">
              <w:rPr>
                <w:b/>
                <w:bCs/>
                <w:lang w:val="lt-LT"/>
              </w:rPr>
              <w:t>Per vienus metus gautinos sumos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ED8EB" w14:textId="77777777" w:rsidR="00DB66E0" w:rsidRPr="00AF7C09" w:rsidRDefault="00DB66E0" w:rsidP="00E54559">
            <w:pPr>
              <w:jc w:val="right"/>
              <w:rPr>
                <w:b/>
                <w:lang w:val="lt-LT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248FCE" w14:textId="77777777" w:rsidR="00DB66E0" w:rsidRPr="00AF7C09" w:rsidRDefault="00DB66E0" w:rsidP="00E54559">
            <w:pPr>
              <w:jc w:val="right"/>
              <w:rPr>
                <w:b/>
                <w:bCs/>
                <w:lang w:val="lt-LT" w:eastAsia="lt-LT"/>
              </w:rPr>
            </w:pPr>
          </w:p>
        </w:tc>
      </w:tr>
      <w:tr w:rsidR="006158FB" w:rsidRPr="00AF7C09" w14:paraId="169FCF11" w14:textId="77777777" w:rsidTr="00B87E0E">
        <w:trPr>
          <w:trHeight w:val="20"/>
        </w:trPr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92348" w14:textId="63AF5E54" w:rsidR="006158FB" w:rsidRPr="00AF7C09" w:rsidRDefault="006158FB" w:rsidP="00E54559">
            <w:pPr>
              <w:spacing w:before="58" w:after="58"/>
              <w:ind w:right="-85"/>
              <w:rPr>
                <w:b/>
                <w:lang w:val="lt-LT"/>
              </w:rPr>
            </w:pPr>
            <w:r w:rsidRPr="00AF7C09">
              <w:rPr>
                <w:b/>
                <w:lang w:val="lt-LT"/>
              </w:rPr>
              <w:t>4.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B743F" w14:textId="714542DB" w:rsidR="006158FB" w:rsidRPr="00AF7C09" w:rsidRDefault="006158FB" w:rsidP="00E54559">
            <w:pPr>
              <w:spacing w:before="58" w:after="58"/>
              <w:ind w:right="-85"/>
              <w:rPr>
                <w:b/>
                <w:bCs/>
                <w:lang w:val="lt-LT"/>
              </w:rPr>
            </w:pPr>
            <w:r w:rsidRPr="00AF7C09">
              <w:rPr>
                <w:b/>
                <w:bCs/>
                <w:lang w:val="lt-LT"/>
              </w:rPr>
              <w:t>Trumpalaikės investicijos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76EB9" w14:textId="77777777" w:rsidR="006158FB" w:rsidRPr="00AF7C09" w:rsidRDefault="006158FB" w:rsidP="00E54559">
            <w:pPr>
              <w:jc w:val="right"/>
              <w:rPr>
                <w:b/>
                <w:lang w:val="lt-LT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FA73E" w14:textId="77777777" w:rsidR="006158FB" w:rsidRPr="00AF7C09" w:rsidRDefault="006158FB" w:rsidP="00E54559">
            <w:pPr>
              <w:jc w:val="right"/>
              <w:rPr>
                <w:b/>
                <w:bCs/>
                <w:lang w:val="lt-LT" w:eastAsia="lt-LT"/>
              </w:rPr>
            </w:pPr>
          </w:p>
        </w:tc>
      </w:tr>
      <w:tr w:rsidR="00DB66E0" w:rsidRPr="00AF7C09" w14:paraId="06DE1B89" w14:textId="77777777" w:rsidTr="00B87E0E">
        <w:trPr>
          <w:trHeight w:val="20"/>
        </w:trPr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F8CA6" w14:textId="77777777" w:rsidR="00DB66E0" w:rsidRPr="00AF7C09" w:rsidRDefault="00DB66E0" w:rsidP="00E54559">
            <w:pPr>
              <w:spacing w:before="58" w:after="58"/>
              <w:ind w:right="-85"/>
              <w:rPr>
                <w:lang w:val="lt-LT"/>
              </w:rPr>
            </w:pPr>
            <w:r w:rsidRPr="00AF7C09">
              <w:rPr>
                <w:b/>
                <w:bCs/>
                <w:lang w:val="lt-LT"/>
              </w:rPr>
              <w:t>C.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D3AB92" w14:textId="77777777" w:rsidR="00DB66E0" w:rsidRPr="00AF7C09" w:rsidRDefault="00DB66E0" w:rsidP="00E54559">
            <w:pPr>
              <w:spacing w:before="58" w:after="58"/>
              <w:ind w:right="-85"/>
              <w:rPr>
                <w:b/>
                <w:bCs/>
                <w:lang w:val="lt-LT"/>
              </w:rPr>
            </w:pPr>
            <w:r w:rsidRPr="00AF7C09">
              <w:rPr>
                <w:b/>
                <w:bCs/>
                <w:lang w:val="lt-LT"/>
              </w:rPr>
              <w:t xml:space="preserve">FINANSINIS TURTAS </w:t>
            </w:r>
          </w:p>
          <w:p w14:paraId="0369F634" w14:textId="77777777" w:rsidR="00DB66E0" w:rsidRPr="00AF7C09" w:rsidRDefault="00DB66E0" w:rsidP="00E54559">
            <w:pPr>
              <w:spacing w:before="58" w:after="58"/>
              <w:ind w:right="-85"/>
              <w:rPr>
                <w:lang w:val="lt-LT"/>
              </w:rPr>
            </w:pPr>
            <w:r w:rsidRPr="00AF7C09">
              <w:rPr>
                <w:b/>
                <w:bCs/>
                <w:lang w:val="lt-LT"/>
              </w:rPr>
              <w:t>IŠ VISO (A ir B eilučių suma)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6ED9A" w14:textId="77777777" w:rsidR="00DB66E0" w:rsidRPr="00AF7C09" w:rsidRDefault="00DB66E0" w:rsidP="00E54559">
            <w:pPr>
              <w:jc w:val="right"/>
              <w:rPr>
                <w:b/>
                <w:lang w:val="lt-LT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5F613" w14:textId="77777777" w:rsidR="00DB66E0" w:rsidRPr="00AF7C09" w:rsidRDefault="00DB66E0" w:rsidP="00E54559">
            <w:pPr>
              <w:jc w:val="right"/>
              <w:rPr>
                <w:b/>
                <w:bCs/>
                <w:lang w:val="lt-LT"/>
              </w:rPr>
            </w:pPr>
          </w:p>
        </w:tc>
      </w:tr>
    </w:tbl>
    <w:p w14:paraId="4337753F" w14:textId="4058ECA2" w:rsidR="00DB66E0" w:rsidRDefault="00DB66E0" w:rsidP="00DB66E0">
      <w:pPr>
        <w:rPr>
          <w:lang w:val="lt-LT"/>
        </w:rPr>
      </w:pPr>
    </w:p>
    <w:p w14:paraId="2E7ADD84" w14:textId="7FE50016" w:rsidR="00420E7F" w:rsidRDefault="00420E7F" w:rsidP="00DB66E0">
      <w:pPr>
        <w:rPr>
          <w:lang w:val="lt-LT"/>
        </w:rPr>
      </w:pPr>
    </w:p>
    <w:tbl>
      <w:tblPr>
        <w:tblStyle w:val="Lentelstinklelis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288"/>
        <w:gridCol w:w="1843"/>
        <w:gridCol w:w="283"/>
        <w:gridCol w:w="2977"/>
      </w:tblGrid>
      <w:tr w:rsidR="00B87E0E" w14:paraId="0E962C2D" w14:textId="77777777" w:rsidTr="009440F4">
        <w:tc>
          <w:tcPr>
            <w:tcW w:w="4390" w:type="dxa"/>
          </w:tcPr>
          <w:p w14:paraId="44FE3E84" w14:textId="2269B878" w:rsidR="00B87E0E" w:rsidRDefault="00B87E0E" w:rsidP="00DB66E0">
            <w:pPr>
              <w:rPr>
                <w:lang w:val="lt-LT"/>
              </w:rPr>
            </w:pPr>
            <w:r w:rsidRPr="00AF7C09">
              <w:rPr>
                <w:lang w:val="lt-LT"/>
              </w:rPr>
              <w:t>Savivaldybės administracijos direktorius</w:t>
            </w:r>
          </w:p>
        </w:tc>
        <w:tc>
          <w:tcPr>
            <w:tcW w:w="288" w:type="dxa"/>
          </w:tcPr>
          <w:p w14:paraId="68B132BB" w14:textId="77777777" w:rsidR="00B87E0E" w:rsidRDefault="00B87E0E" w:rsidP="00DB66E0">
            <w:pPr>
              <w:rPr>
                <w:lang w:val="lt-LT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0F41589" w14:textId="77777777" w:rsidR="00B87E0E" w:rsidRDefault="00B87E0E" w:rsidP="00DB66E0">
            <w:pPr>
              <w:rPr>
                <w:lang w:val="lt-LT"/>
              </w:rPr>
            </w:pPr>
          </w:p>
        </w:tc>
        <w:tc>
          <w:tcPr>
            <w:tcW w:w="283" w:type="dxa"/>
          </w:tcPr>
          <w:p w14:paraId="5EEB0E4C" w14:textId="77777777" w:rsidR="00B87E0E" w:rsidRDefault="00B87E0E" w:rsidP="00DB66E0">
            <w:pPr>
              <w:rPr>
                <w:lang w:val="lt-LT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7A90583E" w14:textId="77777777" w:rsidR="00B87E0E" w:rsidRDefault="00B87E0E" w:rsidP="00DB66E0">
            <w:pPr>
              <w:rPr>
                <w:lang w:val="lt-LT"/>
              </w:rPr>
            </w:pPr>
          </w:p>
        </w:tc>
      </w:tr>
      <w:tr w:rsidR="00B87E0E" w:rsidRPr="007B6A83" w14:paraId="5905AD9F" w14:textId="77777777" w:rsidTr="009440F4">
        <w:tc>
          <w:tcPr>
            <w:tcW w:w="4390" w:type="dxa"/>
          </w:tcPr>
          <w:p w14:paraId="32297252" w14:textId="77777777" w:rsidR="00B87E0E" w:rsidRPr="007B6A83" w:rsidRDefault="00B87E0E" w:rsidP="009440F4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88" w:type="dxa"/>
          </w:tcPr>
          <w:p w14:paraId="7B138190" w14:textId="77777777" w:rsidR="00B87E0E" w:rsidRPr="007B6A83" w:rsidRDefault="00B87E0E" w:rsidP="009440F4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65E5FFC" w14:textId="7990547F" w:rsidR="00B87E0E" w:rsidRPr="007B6A83" w:rsidRDefault="00B87E0E" w:rsidP="009440F4">
            <w:pPr>
              <w:jc w:val="center"/>
              <w:rPr>
                <w:sz w:val="20"/>
                <w:szCs w:val="20"/>
                <w:lang w:val="lt-LT"/>
              </w:rPr>
            </w:pPr>
            <w:r w:rsidRPr="007B6A83">
              <w:rPr>
                <w:sz w:val="20"/>
                <w:szCs w:val="20"/>
                <w:lang w:val="lt-LT"/>
              </w:rPr>
              <w:t>(parašas)</w:t>
            </w:r>
          </w:p>
        </w:tc>
        <w:tc>
          <w:tcPr>
            <w:tcW w:w="283" w:type="dxa"/>
          </w:tcPr>
          <w:p w14:paraId="5D9504F6" w14:textId="77777777" w:rsidR="00B87E0E" w:rsidRPr="007B6A83" w:rsidRDefault="00B87E0E" w:rsidP="009440F4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38EC36F9" w14:textId="5E63909D" w:rsidR="00B87E0E" w:rsidRPr="007B6A83" w:rsidRDefault="00B87E0E" w:rsidP="009440F4">
            <w:pPr>
              <w:jc w:val="center"/>
              <w:rPr>
                <w:sz w:val="20"/>
                <w:szCs w:val="20"/>
                <w:lang w:val="lt-LT"/>
              </w:rPr>
            </w:pPr>
            <w:r w:rsidRPr="007B6A83">
              <w:rPr>
                <w:sz w:val="20"/>
                <w:szCs w:val="20"/>
                <w:lang w:val="lt-LT"/>
              </w:rPr>
              <w:t>(vardas ir pavardė)</w:t>
            </w:r>
          </w:p>
        </w:tc>
      </w:tr>
    </w:tbl>
    <w:p w14:paraId="1E6C856D" w14:textId="75A72656" w:rsidR="00275E16" w:rsidRPr="003543CC" w:rsidRDefault="00275E16" w:rsidP="00B87E0E">
      <w:pPr>
        <w:rPr>
          <w:lang w:val="lt-LT"/>
        </w:rPr>
      </w:pPr>
    </w:p>
    <w:p w14:paraId="2876AA67" w14:textId="2A3E312F" w:rsidR="003543CC" w:rsidRPr="003543CC" w:rsidRDefault="003543CC" w:rsidP="003543CC">
      <w:pPr>
        <w:jc w:val="center"/>
        <w:rPr>
          <w:lang w:val="lt-LT"/>
        </w:rPr>
      </w:pPr>
      <w:r w:rsidRPr="003543CC">
        <w:rPr>
          <w:lang w:val="lt-LT"/>
        </w:rPr>
        <w:t>_________________</w:t>
      </w:r>
      <w:r>
        <w:rPr>
          <w:lang w:val="lt-LT"/>
        </w:rPr>
        <w:t>____</w:t>
      </w:r>
      <w:r w:rsidRPr="003543CC">
        <w:rPr>
          <w:lang w:val="lt-LT"/>
        </w:rPr>
        <w:t>_</w:t>
      </w:r>
    </w:p>
    <w:sectPr w:rsidR="003543CC" w:rsidRPr="003543CC" w:rsidSect="00F23534">
      <w:headerReference w:type="default" r:id="rId7"/>
      <w:headerReference w:type="firs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A2F397" w14:textId="77777777" w:rsidR="004D2D44" w:rsidRDefault="004D2D44">
      <w:r>
        <w:separator/>
      </w:r>
    </w:p>
  </w:endnote>
  <w:endnote w:type="continuationSeparator" w:id="0">
    <w:p w14:paraId="5CF113A2" w14:textId="77777777" w:rsidR="004D2D44" w:rsidRDefault="004D2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DEE3A9" w14:textId="77777777" w:rsidR="004D2D44" w:rsidRDefault="004D2D44">
      <w:r>
        <w:separator/>
      </w:r>
    </w:p>
  </w:footnote>
  <w:footnote w:type="continuationSeparator" w:id="0">
    <w:p w14:paraId="797E8BDF" w14:textId="77777777" w:rsidR="004D2D44" w:rsidRDefault="004D2D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44176901"/>
      <w:docPartObj>
        <w:docPartGallery w:val="Page Numbers (Top of Page)"/>
        <w:docPartUnique/>
      </w:docPartObj>
    </w:sdtPr>
    <w:sdtEndPr/>
    <w:sdtContent>
      <w:p w14:paraId="374FA687" w14:textId="35E6DC8C" w:rsidR="00F23534" w:rsidRDefault="00F23534">
        <w:pPr>
          <w:pStyle w:val="Antrats"/>
          <w:jc w:val="center"/>
        </w:pPr>
        <w:r w:rsidRPr="00AF7C09">
          <w:fldChar w:fldCharType="begin"/>
        </w:r>
        <w:r w:rsidRPr="00AF7C09">
          <w:instrText>PAGE   \* MERGEFORMAT</w:instrText>
        </w:r>
        <w:r w:rsidRPr="00AF7C09">
          <w:fldChar w:fldCharType="separate"/>
        </w:r>
        <w:r w:rsidR="00297521" w:rsidRPr="00297521">
          <w:rPr>
            <w:noProof/>
            <w:lang w:val="lt-LT"/>
          </w:rPr>
          <w:t>3</w:t>
        </w:r>
        <w:r w:rsidRPr="00AF7C09">
          <w:fldChar w:fldCharType="end"/>
        </w:r>
      </w:p>
    </w:sdtContent>
  </w:sdt>
  <w:p w14:paraId="0482AB45" w14:textId="77777777" w:rsidR="00615260" w:rsidRDefault="00615260">
    <w:pPr>
      <w:pStyle w:val="Antrats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82AB46" w14:textId="77777777" w:rsidR="00615260" w:rsidRDefault="004A4E3E">
    <w:pPr>
      <w:pStyle w:val="Porat"/>
      <w:jc w:val="right"/>
    </w:pPr>
    <w:bookmarkStart w:id="2" w:name="specialiojiZyma"/>
    <w:r>
      <w:t xml:space="preserve"> </w:t>
    </w:r>
    <w:bookmarkEnd w:id="2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C93461"/>
    <w:multiLevelType w:val="hybridMultilevel"/>
    <w:tmpl w:val="1350683C"/>
    <w:lvl w:ilvl="0" w:tplc="DB8C088A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1A92913"/>
    <w:multiLevelType w:val="hybridMultilevel"/>
    <w:tmpl w:val="9CD63D20"/>
    <w:lvl w:ilvl="0" w:tplc="F092A0A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attachedTemplate r:id="rId1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260"/>
    <w:rsid w:val="0000523D"/>
    <w:rsid w:val="0001580F"/>
    <w:rsid w:val="00084563"/>
    <w:rsid w:val="000C14E4"/>
    <w:rsid w:val="000C2210"/>
    <w:rsid w:val="000E3995"/>
    <w:rsid w:val="00101AB1"/>
    <w:rsid w:val="00121772"/>
    <w:rsid w:val="001A012C"/>
    <w:rsid w:val="001A5E47"/>
    <w:rsid w:val="0023187C"/>
    <w:rsid w:val="002551D7"/>
    <w:rsid w:val="00275437"/>
    <w:rsid w:val="00275E16"/>
    <w:rsid w:val="00297521"/>
    <w:rsid w:val="00334347"/>
    <w:rsid w:val="00345239"/>
    <w:rsid w:val="00350765"/>
    <w:rsid w:val="003543CC"/>
    <w:rsid w:val="00382315"/>
    <w:rsid w:val="003D011A"/>
    <w:rsid w:val="00402185"/>
    <w:rsid w:val="004078D4"/>
    <w:rsid w:val="00420E7F"/>
    <w:rsid w:val="00426B37"/>
    <w:rsid w:val="004A4E3E"/>
    <w:rsid w:val="004B48CC"/>
    <w:rsid w:val="004D2D44"/>
    <w:rsid w:val="004D4864"/>
    <w:rsid w:val="005170AC"/>
    <w:rsid w:val="0054165F"/>
    <w:rsid w:val="00556E91"/>
    <w:rsid w:val="0057391A"/>
    <w:rsid w:val="00574A97"/>
    <w:rsid w:val="00582CF5"/>
    <w:rsid w:val="00597E92"/>
    <w:rsid w:val="005C5D8B"/>
    <w:rsid w:val="005F71C4"/>
    <w:rsid w:val="00615260"/>
    <w:rsid w:val="006158FB"/>
    <w:rsid w:val="006305A5"/>
    <w:rsid w:val="006509E4"/>
    <w:rsid w:val="006B1CD8"/>
    <w:rsid w:val="006C5FF5"/>
    <w:rsid w:val="0071146D"/>
    <w:rsid w:val="0078388D"/>
    <w:rsid w:val="0078678A"/>
    <w:rsid w:val="00790322"/>
    <w:rsid w:val="007B6A83"/>
    <w:rsid w:val="007E1945"/>
    <w:rsid w:val="00801EA4"/>
    <w:rsid w:val="0087309E"/>
    <w:rsid w:val="008A2A6C"/>
    <w:rsid w:val="008A51A7"/>
    <w:rsid w:val="008B5953"/>
    <w:rsid w:val="008D6C55"/>
    <w:rsid w:val="008E0021"/>
    <w:rsid w:val="00922CDA"/>
    <w:rsid w:val="0093635B"/>
    <w:rsid w:val="009440F4"/>
    <w:rsid w:val="009A0276"/>
    <w:rsid w:val="009C2C4F"/>
    <w:rsid w:val="009D4B30"/>
    <w:rsid w:val="00A1281C"/>
    <w:rsid w:val="00A36869"/>
    <w:rsid w:val="00A37C4B"/>
    <w:rsid w:val="00A50BE6"/>
    <w:rsid w:val="00AC1A16"/>
    <w:rsid w:val="00AE674F"/>
    <w:rsid w:val="00AE6899"/>
    <w:rsid w:val="00AF7C09"/>
    <w:rsid w:val="00B632C8"/>
    <w:rsid w:val="00B84A98"/>
    <w:rsid w:val="00B87E0E"/>
    <w:rsid w:val="00C12B97"/>
    <w:rsid w:val="00C23F51"/>
    <w:rsid w:val="00C3089F"/>
    <w:rsid w:val="00C85A19"/>
    <w:rsid w:val="00D07FC3"/>
    <w:rsid w:val="00D22989"/>
    <w:rsid w:val="00D570D4"/>
    <w:rsid w:val="00DB66E0"/>
    <w:rsid w:val="00DF1EAE"/>
    <w:rsid w:val="00E31004"/>
    <w:rsid w:val="00E45AC9"/>
    <w:rsid w:val="00EC31DB"/>
    <w:rsid w:val="00ED2D4D"/>
    <w:rsid w:val="00F23534"/>
    <w:rsid w:val="00F4167B"/>
    <w:rsid w:val="00F95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2AB2A"/>
  <w15:docId w15:val="{95589686-50A2-4ABD-A646-579204944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9670A3"/>
    <w:rPr>
      <w:sz w:val="24"/>
      <w:szCs w:val="24"/>
      <w:lang w:val="en-GB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9670A3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rsid w:val="009670A3"/>
    <w:pPr>
      <w:tabs>
        <w:tab w:val="center" w:pos="4819"/>
        <w:tab w:val="right" w:pos="9638"/>
      </w:tabs>
    </w:pPr>
  </w:style>
  <w:style w:type="table" w:styleId="Lentelstinklelis">
    <w:name w:val="Table Grid"/>
    <w:basedOn w:val="prastojilentel"/>
    <w:rsid w:val="009670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rsid w:val="009C2C4F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9C2C4F"/>
    <w:rPr>
      <w:rFonts w:ascii="Tahoma" w:hAnsi="Tahoma" w:cs="Tahoma"/>
      <w:sz w:val="16"/>
      <w:szCs w:val="16"/>
      <w:lang w:val="en-GB" w:eastAsia="en-US"/>
    </w:rPr>
  </w:style>
  <w:style w:type="paragraph" w:styleId="Sraopastraipa">
    <w:name w:val="List Paragraph"/>
    <w:basedOn w:val="prastasis"/>
    <w:qFormat/>
    <w:rsid w:val="005C5D8B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23534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nfolex\IXIrankiaiUniversal\adm_vid\Tmp\5e10c82d5f774153abf398de78fbfe1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5e10c82d5f774153abf398de78fbfe15.dot</Template>
  <TotalTime>0</TotalTime>
  <Pages>3</Pages>
  <Words>1671</Words>
  <Characters>953</Characters>
  <Application>Microsoft Office Word</Application>
  <DocSecurity>4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TARYBOS 2016-03-23 SPRENDIMO NR. 1-386 „DĖL SAVIVALDYBEI NUOSAVYBĖS TEISE PRIKLAUSANČIO TURTO VALDYMO, NAUDOJIMO IR DISPONAVIMO JUO ATASKAITOS RENGIMO TVARKOS APRAŠO PATVIRTINIMO“ PAKEITIMO</vt:lpstr>
      <vt:lpstr>DĖL TARYBOS 2016-03-23 SPRENDIMO NR. 1-386 „DĖL SAVIVALDYBEI NUOSAVYBĖS TEISE PRIKLAUSANČIO TURTO VALDYMO, NAUDOJIMO IR DISPONAVIMO JUO ATASKAITOS RENGIMO TVARKOS APRAŠO PATVIRTINIMO“ PAKEITIMO</vt:lpstr>
    </vt:vector>
  </TitlesOfParts>
  <Manager>2020-12-09</Manager>
  <Company>SINTAGMA</Company>
  <LinksUpToDate>false</LinksUpToDate>
  <CharactersWithSpaces>2619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TARYBOS 2016-03-23 SPRENDIMO NR. 1-386 „DĖL SAVIVALDYBEI NUOSAVYBĖS TEISE PRIKLAUSANČIO TURTO VALDYMO, NAUDOJIMO IR DISPONAVIMO JUO ATASKAITOS RENGIMO TVARKOS APRAŠO PATVIRTINIMO“ PAKEITIMO</dc:title>
  <dc:subject>1-764</dc:subject>
  <dc:creator>VILNIAUS MIESTO SAVIVALDYBĖS TARYBA</dc:creator>
  <cp:lastModifiedBy>Virginija Palaimiene</cp:lastModifiedBy>
  <cp:revision>2</cp:revision>
  <dcterms:created xsi:type="dcterms:W3CDTF">2022-05-02T07:11:00Z</dcterms:created>
  <dcterms:modified xsi:type="dcterms:W3CDTF">2022-05-02T07:11:00Z</dcterms:modified>
  <cp:category>SPRENDIMAS</cp:category>
</cp:coreProperties>
</file>