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6"/>
        <w:gridCol w:w="2526"/>
      </w:tblGrid>
      <w:tr w:rsidR="00144838" w14:paraId="643D7364" w14:textId="77777777">
        <w:tc>
          <w:tcPr>
            <w:tcW w:w="2526" w:type="dxa"/>
          </w:tcPr>
          <w:bookmarkStart w:id="0" w:name="_GoBack"/>
          <w:bookmarkEnd w:id="0"/>
          <w:p w14:paraId="643D7362" w14:textId="77777777" w:rsidR="00144838" w:rsidRDefault="00144838">
            <w:pPr>
              <w:framePr w:hSpace="181" w:wrap="around" w:vAnchor="page" w:hAnchor="page" w:x="6510" w:y="438"/>
              <w:rPr>
                <w:sz w:val="28"/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1"/>
          </w:p>
        </w:tc>
        <w:tc>
          <w:tcPr>
            <w:tcW w:w="2526" w:type="dxa"/>
          </w:tcPr>
          <w:p w14:paraId="643D7363" w14:textId="77777777" w:rsidR="00144838" w:rsidRDefault="00144838">
            <w:pPr>
              <w:framePr w:hSpace="181" w:wrap="around" w:vAnchor="page" w:hAnchor="page" w:x="6510" w:y="438"/>
              <w:rPr>
                <w:sz w:val="28"/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2"/>
          </w:p>
        </w:tc>
      </w:tr>
    </w:tbl>
    <w:p w14:paraId="643D7365" w14:textId="77777777" w:rsidR="00144838" w:rsidRDefault="00ED7568">
      <w:pPr>
        <w:jc w:val="center"/>
        <w:rPr>
          <w:lang w:val="lt-LT"/>
        </w:rPr>
      </w:pPr>
      <w:r>
        <w:rPr>
          <w:noProof/>
          <w:lang w:val="lt-LT" w:eastAsia="lt-LT"/>
        </w:rPr>
        <w:drawing>
          <wp:inline distT="0" distB="0" distL="0" distR="0" wp14:anchorId="643D73A1" wp14:editId="643D73A2">
            <wp:extent cx="457200" cy="514350"/>
            <wp:effectExtent l="0" t="0" r="0" b="0"/>
            <wp:docPr id="1" name="Paveikslėlis 1" descr="vy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yti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D7366" w14:textId="77777777" w:rsidR="00144838" w:rsidRDefault="00144838">
      <w:pPr>
        <w:jc w:val="center"/>
        <w:rPr>
          <w:sz w:val="6"/>
          <w:lang w:val="lt-LT"/>
        </w:rPr>
      </w:pPr>
    </w:p>
    <w:p w14:paraId="643D7367" w14:textId="77777777" w:rsidR="00144838" w:rsidRDefault="00144838">
      <w:pPr>
        <w:pStyle w:val="Antrat1"/>
        <w:rPr>
          <w:lang w:val="lt-LT"/>
        </w:rPr>
      </w:pPr>
      <w:r>
        <w:rPr>
          <w:lang w:val="lt-LT"/>
        </w:rPr>
        <w:t>KULTŪROS PAVELDO DEPARTAMENTAS</w:t>
      </w:r>
    </w:p>
    <w:p w14:paraId="643D7368" w14:textId="77777777" w:rsidR="00144838" w:rsidRDefault="00144838">
      <w:pPr>
        <w:pStyle w:val="Antrat"/>
        <w:rPr>
          <w:lang w:val="lt-LT"/>
        </w:rPr>
      </w:pPr>
      <w:r>
        <w:rPr>
          <w:lang w:val="lt-LT"/>
        </w:rPr>
        <w:t>PRIE KULTŪROS MINISTERIJOS</w:t>
      </w:r>
    </w:p>
    <w:p w14:paraId="643D7369" w14:textId="77777777" w:rsidR="00144838" w:rsidRPr="005252AB" w:rsidRDefault="00B55F95">
      <w:pPr>
        <w:pStyle w:val="Antrat1"/>
        <w:rPr>
          <w:lang w:val="lt-LT"/>
        </w:rPr>
      </w:pPr>
      <w:r w:rsidRPr="005252AB">
        <w:rPr>
          <w:lang w:val="lt-LT"/>
        </w:rPr>
        <w:t>KLAIPĖDOS</w:t>
      </w:r>
      <w:r w:rsidR="00144838" w:rsidRPr="005252AB">
        <w:rPr>
          <w:lang w:val="lt-LT"/>
        </w:rPr>
        <w:t xml:space="preserve"> </w:t>
      </w:r>
      <w:r w:rsidR="00F807ED">
        <w:rPr>
          <w:lang w:val="lt-LT"/>
        </w:rPr>
        <w:t xml:space="preserve">TERITORINIS </w:t>
      </w:r>
      <w:r w:rsidR="007F25FF" w:rsidRPr="005252AB">
        <w:rPr>
          <w:lang w:val="lt-LT"/>
        </w:rPr>
        <w:t>SKYRIUS</w:t>
      </w:r>
    </w:p>
    <w:p w14:paraId="643D736D" w14:textId="619CD18F" w:rsidR="00F91B99" w:rsidRDefault="002F7090" w:rsidP="00E13357">
      <w:pPr>
        <w:framePr w:w="5653" w:hSpace="181" w:wrap="notBeside" w:vAnchor="page" w:hAnchor="page" w:x="1696" w:y="3420"/>
        <w:rPr>
          <w:lang w:val="lt-LT"/>
        </w:rPr>
      </w:pPr>
      <w:r>
        <w:rPr>
          <w:lang w:val="lt-LT"/>
        </w:rPr>
        <w:t>Klaipėdos miesto savivaldybės administracijos</w:t>
      </w:r>
    </w:p>
    <w:p w14:paraId="6808CA5F" w14:textId="27AFB82C" w:rsidR="002F7090" w:rsidRDefault="002F7090" w:rsidP="00E13357">
      <w:pPr>
        <w:framePr w:w="5653" w:hSpace="181" w:wrap="notBeside" w:vAnchor="page" w:hAnchor="page" w:x="1696" w:y="3420"/>
        <w:rPr>
          <w:lang w:val="lt-LT"/>
        </w:rPr>
      </w:pPr>
      <w:r>
        <w:rPr>
          <w:lang w:val="lt-LT"/>
        </w:rPr>
        <w:t xml:space="preserve">Direktoriui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2552"/>
      </w:tblGrid>
      <w:tr w:rsidR="00144838" w14:paraId="643D7371" w14:textId="77777777">
        <w:tc>
          <w:tcPr>
            <w:tcW w:w="1446" w:type="dxa"/>
          </w:tcPr>
          <w:p w14:paraId="643D736E" w14:textId="77777777" w:rsidR="00144838" w:rsidRDefault="00965AE8" w:rsidP="001E47D4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451B5F">
              <w:rPr>
                <w:lang w:val="lt-LT"/>
              </w:rPr>
              <w:t>0</w:t>
            </w:r>
            <w:r w:rsidR="004B1742">
              <w:rPr>
                <w:lang w:val="lt-LT"/>
              </w:rPr>
              <w:t>2</w:t>
            </w:r>
            <w:r w:rsidR="00044661">
              <w:rPr>
                <w:lang w:val="lt-LT"/>
              </w:rPr>
              <w:t>3</w:t>
            </w:r>
            <w:r w:rsidR="004B1742">
              <w:rPr>
                <w:lang w:val="lt-LT"/>
              </w:rPr>
              <w:t>-</w:t>
            </w:r>
            <w:r w:rsidR="00044661">
              <w:rPr>
                <w:lang w:val="lt-LT"/>
              </w:rPr>
              <w:t>0</w:t>
            </w:r>
            <w:r w:rsidR="009C30DD">
              <w:rPr>
                <w:lang w:val="lt-LT"/>
              </w:rPr>
              <w:t>6</w:t>
            </w:r>
          </w:p>
        </w:tc>
        <w:tc>
          <w:tcPr>
            <w:tcW w:w="425" w:type="dxa"/>
          </w:tcPr>
          <w:p w14:paraId="643D736F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t>Nr.</w:t>
            </w:r>
          </w:p>
        </w:tc>
        <w:tc>
          <w:tcPr>
            <w:tcW w:w="2552" w:type="dxa"/>
          </w:tcPr>
          <w:p w14:paraId="643D7370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3" w:name="Text8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3"/>
          </w:p>
        </w:tc>
      </w:tr>
      <w:tr w:rsidR="00144838" w14:paraId="643D7375" w14:textId="77777777">
        <w:tc>
          <w:tcPr>
            <w:tcW w:w="1446" w:type="dxa"/>
          </w:tcPr>
          <w:p w14:paraId="643D7372" w14:textId="1F647D76" w:rsidR="00144838" w:rsidRDefault="00144838" w:rsidP="00AE7875">
            <w:pPr>
              <w:pStyle w:val="Antrat2"/>
              <w:framePr w:hSpace="181" w:wrap="around" w:vAnchor="page" w:x="7089" w:y="3403"/>
              <w:rPr>
                <w:b w:val="0"/>
                <w:lang w:val="lt-LT"/>
              </w:rPr>
            </w:pPr>
            <w:r>
              <w:rPr>
                <w:b w:val="0"/>
                <w:lang w:val="lt-LT"/>
              </w:rPr>
              <w:t xml:space="preserve">Į </w:t>
            </w:r>
            <w:r w:rsidR="00B06D67">
              <w:rPr>
                <w:b w:val="0"/>
                <w:lang w:val="lt-LT"/>
              </w:rPr>
              <w:t>2023-05-31</w:t>
            </w:r>
          </w:p>
        </w:tc>
        <w:tc>
          <w:tcPr>
            <w:tcW w:w="425" w:type="dxa"/>
          </w:tcPr>
          <w:p w14:paraId="643D7373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t>Nr.</w:t>
            </w:r>
          </w:p>
        </w:tc>
        <w:tc>
          <w:tcPr>
            <w:tcW w:w="2552" w:type="dxa"/>
          </w:tcPr>
          <w:p w14:paraId="643D7374" w14:textId="684CF8EF" w:rsidR="00144838" w:rsidRDefault="00B06D67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t>(4.21E)-R2-1346</w:t>
            </w:r>
          </w:p>
        </w:tc>
      </w:tr>
      <w:tr w:rsidR="00144838" w14:paraId="643D7379" w14:textId="77777777">
        <w:tc>
          <w:tcPr>
            <w:tcW w:w="1446" w:type="dxa"/>
          </w:tcPr>
          <w:p w14:paraId="643D7376" w14:textId="77777777" w:rsidR="00144838" w:rsidRDefault="00144838">
            <w:pPr>
              <w:pStyle w:val="Antrat2"/>
              <w:framePr w:hSpace="181" w:wrap="around" w:vAnchor="page" w:x="7089" w:y="3403"/>
              <w:rPr>
                <w:b w:val="0"/>
                <w:lang w:val="lt-LT"/>
              </w:rPr>
            </w:pPr>
            <w:r>
              <w:rPr>
                <w:b w:val="0"/>
                <w:lang w:val="lt-LT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4" w:name="Text15"/>
            <w:r>
              <w:rPr>
                <w:b w:val="0"/>
                <w:lang w:val="lt-LT"/>
              </w:rPr>
              <w:instrText xml:space="preserve"> FORMTEXT </w:instrText>
            </w:r>
            <w:r>
              <w:rPr>
                <w:b w:val="0"/>
                <w:lang w:val="lt-LT"/>
              </w:rPr>
            </w:r>
            <w:r>
              <w:rPr>
                <w:b w:val="0"/>
                <w:lang w:val="lt-LT"/>
              </w:rPr>
              <w:fldChar w:fldCharType="separate"/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lang w:val="lt-LT"/>
              </w:rPr>
              <w:fldChar w:fldCharType="end"/>
            </w:r>
            <w:bookmarkEnd w:id="4"/>
          </w:p>
        </w:tc>
        <w:tc>
          <w:tcPr>
            <w:tcW w:w="425" w:type="dxa"/>
          </w:tcPr>
          <w:p w14:paraId="643D7377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5" w:name="Text19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5"/>
          </w:p>
        </w:tc>
        <w:tc>
          <w:tcPr>
            <w:tcW w:w="2552" w:type="dxa"/>
          </w:tcPr>
          <w:p w14:paraId="643D7378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17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6"/>
          </w:p>
        </w:tc>
      </w:tr>
      <w:tr w:rsidR="00144838" w14:paraId="643D737D" w14:textId="77777777">
        <w:tc>
          <w:tcPr>
            <w:tcW w:w="1446" w:type="dxa"/>
          </w:tcPr>
          <w:p w14:paraId="643D737A" w14:textId="77777777" w:rsidR="00144838" w:rsidRDefault="00144838">
            <w:pPr>
              <w:pStyle w:val="Antrat2"/>
              <w:framePr w:hSpace="181" w:wrap="around" w:vAnchor="page" w:x="7089" w:y="3403"/>
              <w:rPr>
                <w:b w:val="0"/>
                <w:lang w:val="lt-LT"/>
              </w:rPr>
            </w:pPr>
            <w:r>
              <w:rPr>
                <w:b w:val="0"/>
                <w:lang w:val="lt-LT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7" w:name="Text21"/>
            <w:r>
              <w:rPr>
                <w:b w:val="0"/>
                <w:lang w:val="lt-LT"/>
              </w:rPr>
              <w:instrText xml:space="preserve"> FORMTEXT </w:instrText>
            </w:r>
            <w:r>
              <w:rPr>
                <w:b w:val="0"/>
                <w:lang w:val="lt-LT"/>
              </w:rPr>
            </w:r>
            <w:r>
              <w:rPr>
                <w:b w:val="0"/>
                <w:lang w:val="lt-LT"/>
              </w:rPr>
              <w:fldChar w:fldCharType="separate"/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noProof/>
                <w:lang w:val="lt-LT"/>
              </w:rPr>
              <w:t> </w:t>
            </w:r>
            <w:r>
              <w:rPr>
                <w:b w:val="0"/>
                <w:lang w:val="lt-LT"/>
              </w:rPr>
              <w:fldChar w:fldCharType="end"/>
            </w:r>
            <w:bookmarkEnd w:id="7"/>
          </w:p>
        </w:tc>
        <w:tc>
          <w:tcPr>
            <w:tcW w:w="425" w:type="dxa"/>
          </w:tcPr>
          <w:p w14:paraId="643D737B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20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8" w:name="Text20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8"/>
          </w:p>
        </w:tc>
        <w:tc>
          <w:tcPr>
            <w:tcW w:w="2552" w:type="dxa"/>
          </w:tcPr>
          <w:p w14:paraId="643D737C" w14:textId="77777777" w:rsidR="00144838" w:rsidRDefault="00144838">
            <w:pPr>
              <w:framePr w:hSpace="181" w:wrap="around" w:vAnchor="page" w:hAnchor="page" w:x="7089" w:y="3403"/>
              <w:rPr>
                <w:lang w:val="lt-LT"/>
              </w:rPr>
            </w:pPr>
            <w:r>
              <w:rPr>
                <w:lang w:val="lt-LT"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9" w:name="Text18"/>
            <w:r>
              <w:rPr>
                <w:lang w:val="lt-LT"/>
              </w:rPr>
              <w:instrText xml:space="preserve"> FORMTEXT </w:instrText>
            </w:r>
            <w:r>
              <w:rPr>
                <w:lang w:val="lt-LT"/>
              </w:rPr>
            </w:r>
            <w:r>
              <w:rPr>
                <w:lang w:val="lt-LT"/>
              </w:rPr>
              <w:fldChar w:fldCharType="separate"/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noProof/>
                <w:lang w:val="lt-LT"/>
              </w:rPr>
              <w:t> </w:t>
            </w:r>
            <w:r>
              <w:rPr>
                <w:lang w:val="lt-LT"/>
              </w:rPr>
              <w:fldChar w:fldCharType="end"/>
            </w:r>
            <w:bookmarkEnd w:id="9"/>
          </w:p>
        </w:tc>
      </w:tr>
    </w:tbl>
    <w:p w14:paraId="643D737E" w14:textId="77777777" w:rsidR="00144838" w:rsidRDefault="00144838">
      <w:pPr>
        <w:rPr>
          <w:lang w:val="lt-LT"/>
        </w:rPr>
      </w:pPr>
    </w:p>
    <w:p w14:paraId="643D737F" w14:textId="77777777" w:rsidR="00144838" w:rsidRDefault="00144838">
      <w:pPr>
        <w:rPr>
          <w:lang w:val="lt-LT"/>
        </w:rPr>
      </w:pPr>
    </w:p>
    <w:p w14:paraId="6AF9FB8B" w14:textId="77777777" w:rsidR="00B06D67" w:rsidRPr="00B06D67" w:rsidRDefault="00B06D67" w:rsidP="00B06D67">
      <w:pPr>
        <w:framePr w:w="9727" w:h="289" w:wrap="around" w:vAnchor="text" w:hAnchor="page" w:x="1696" w:y="352"/>
        <w:rPr>
          <w:b/>
          <w:szCs w:val="24"/>
          <w:lang w:val="lt-LT"/>
        </w:rPr>
      </w:pPr>
      <w:r w:rsidRPr="00B06D67">
        <w:rPr>
          <w:b/>
          <w:szCs w:val="24"/>
          <w:lang w:val="lt-LT"/>
        </w:rPr>
        <w:t>DĖL KLAIPĖDOS MIESTO SAVIVALDYBĖS TERITORIJOJE ESANČIŲ KAPINIŲ SĄRAŠO PATIKSLINIMO</w:t>
      </w:r>
    </w:p>
    <w:p w14:paraId="643D7381" w14:textId="77777777" w:rsidR="00144838" w:rsidRDefault="00144838">
      <w:pPr>
        <w:rPr>
          <w:lang w:val="lt-LT"/>
        </w:rPr>
      </w:pPr>
    </w:p>
    <w:p w14:paraId="643D7382" w14:textId="77777777" w:rsidR="00144838" w:rsidRDefault="00144838">
      <w:pPr>
        <w:rPr>
          <w:lang w:val="lt-LT"/>
        </w:rPr>
      </w:pPr>
    </w:p>
    <w:p w14:paraId="643D7383" w14:textId="77777777" w:rsidR="00F52E4B" w:rsidRDefault="00F52E4B">
      <w:pPr>
        <w:rPr>
          <w:lang w:val="lt-LT"/>
        </w:rPr>
      </w:pPr>
    </w:p>
    <w:p w14:paraId="643D7384" w14:textId="77777777" w:rsidR="00F52E4B" w:rsidRDefault="00F52E4B" w:rsidP="008D69CF">
      <w:pPr>
        <w:jc w:val="both"/>
        <w:rPr>
          <w:lang w:val="lt-LT"/>
        </w:rPr>
      </w:pPr>
    </w:p>
    <w:p w14:paraId="643D7387" w14:textId="242263B1" w:rsidR="00CE274F" w:rsidRDefault="00F52E4B" w:rsidP="00D04441">
      <w:pPr>
        <w:tabs>
          <w:tab w:val="left" w:pos="1247"/>
        </w:tabs>
        <w:jc w:val="both"/>
        <w:rPr>
          <w:lang w:val="lt-LT"/>
        </w:rPr>
      </w:pPr>
      <w:r>
        <w:rPr>
          <w:lang w:val="lt-LT"/>
        </w:rPr>
        <w:tab/>
      </w:r>
      <w:r w:rsidR="00E536A2">
        <w:rPr>
          <w:lang w:val="lt-LT"/>
        </w:rPr>
        <w:t xml:space="preserve">Kultūros paveldo departamento prie Kultūros ministerijos Klaipėdos teritorinis skyrius </w:t>
      </w:r>
      <w:r w:rsidR="00D04441">
        <w:rPr>
          <w:lang w:val="lt-LT"/>
        </w:rPr>
        <w:t>neprieštarauja, kad Klaipėdos senųjų kapinių</w:t>
      </w:r>
      <w:r w:rsidR="00704C9D">
        <w:rPr>
          <w:lang w:val="lt-LT"/>
        </w:rPr>
        <w:t xml:space="preserve"> komplekso senosioms kapinėms</w:t>
      </w:r>
      <w:r w:rsidR="00D04441">
        <w:rPr>
          <w:lang w:val="lt-LT"/>
        </w:rPr>
        <w:t xml:space="preserve"> (u.k. 26380) </w:t>
      </w:r>
      <w:r w:rsidR="002B7249">
        <w:rPr>
          <w:lang w:val="lt-LT"/>
        </w:rPr>
        <w:t>laikinai būtų keičiamas statusas, t.y. p</w:t>
      </w:r>
      <w:r w:rsidR="002B7249" w:rsidRPr="002B7249">
        <w:rPr>
          <w:lang w:val="lt-LT"/>
        </w:rPr>
        <w:t>askelbt</w:t>
      </w:r>
      <w:r w:rsidR="002B7249">
        <w:rPr>
          <w:lang w:val="lt-LT"/>
        </w:rPr>
        <w:t>os</w:t>
      </w:r>
      <w:r w:rsidR="002B7249" w:rsidRPr="002B7249">
        <w:rPr>
          <w:lang w:val="lt-LT"/>
        </w:rPr>
        <w:t xml:space="preserve"> riboto laidojimo vienkartiniam veiksmui –sudaryti galimybę perlaidoti J.Polovinsko-Budrio jo žmonos R. Kašubaitės-Budrės palaikus (pelenus kapsulėje).</w:t>
      </w:r>
    </w:p>
    <w:p w14:paraId="2BA55898" w14:textId="0144935E" w:rsidR="00D04441" w:rsidRDefault="00D04441" w:rsidP="00D04441">
      <w:pPr>
        <w:tabs>
          <w:tab w:val="left" w:pos="1247"/>
        </w:tabs>
        <w:jc w:val="both"/>
        <w:rPr>
          <w:lang w:val="lt-LT"/>
        </w:rPr>
      </w:pPr>
      <w:r>
        <w:rPr>
          <w:lang w:val="lt-LT"/>
        </w:rPr>
        <w:tab/>
      </w:r>
    </w:p>
    <w:p w14:paraId="643D7388" w14:textId="77777777" w:rsidR="000B6F88" w:rsidRDefault="00F52E4B" w:rsidP="008D69CF">
      <w:pPr>
        <w:tabs>
          <w:tab w:val="left" w:pos="1247"/>
        </w:tabs>
        <w:jc w:val="both"/>
        <w:rPr>
          <w:lang w:val="lt-LT"/>
        </w:rPr>
      </w:pPr>
      <w:r w:rsidRPr="00F52E4B">
        <w:rPr>
          <w:lang w:val="lt-LT"/>
        </w:rPr>
        <w:tab/>
      </w:r>
    </w:p>
    <w:p w14:paraId="643D7389" w14:textId="77777777" w:rsidR="00F52E4B" w:rsidRDefault="00F52E4B" w:rsidP="0049123E">
      <w:pPr>
        <w:tabs>
          <w:tab w:val="left" w:pos="1247"/>
        </w:tabs>
        <w:jc w:val="both"/>
        <w:rPr>
          <w:lang w:val="lt-LT"/>
        </w:rPr>
      </w:pPr>
    </w:p>
    <w:p w14:paraId="636A25D9" w14:textId="77777777" w:rsidR="00B612D9" w:rsidRDefault="00B612D9" w:rsidP="0049123E">
      <w:pPr>
        <w:tabs>
          <w:tab w:val="left" w:pos="1247"/>
        </w:tabs>
        <w:jc w:val="both"/>
        <w:rPr>
          <w:lang w:val="lt-LT"/>
        </w:rPr>
      </w:pPr>
    </w:p>
    <w:p w14:paraId="643D738A" w14:textId="77777777" w:rsidR="00FF5D5D" w:rsidRPr="00FF5D5D" w:rsidRDefault="008F128B" w:rsidP="0049123E">
      <w:pPr>
        <w:tabs>
          <w:tab w:val="left" w:pos="1247"/>
        </w:tabs>
        <w:jc w:val="both"/>
        <w:rPr>
          <w:lang w:val="lt-LT"/>
        </w:rPr>
      </w:pPr>
      <w:r>
        <w:rPr>
          <w:lang w:val="lt-LT"/>
        </w:rPr>
        <w:tab/>
      </w:r>
    </w:p>
    <w:p w14:paraId="71655B54" w14:textId="56C4B55E" w:rsidR="0043765E" w:rsidRDefault="0043765E" w:rsidP="00FF5D5D">
      <w:pPr>
        <w:tabs>
          <w:tab w:val="left" w:pos="1247"/>
        </w:tabs>
        <w:rPr>
          <w:lang w:val="lt-LT"/>
        </w:rPr>
      </w:pPr>
      <w:r>
        <w:rPr>
          <w:lang w:val="lt-LT"/>
        </w:rPr>
        <w:t xml:space="preserve">Vyriausiasis specialistas,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14:paraId="643D738B" w14:textId="78010F05" w:rsidR="00D22EF8" w:rsidRDefault="0043765E" w:rsidP="00FF5D5D">
      <w:pPr>
        <w:tabs>
          <w:tab w:val="left" w:pos="1247"/>
        </w:tabs>
        <w:rPr>
          <w:lang w:val="lt-LT"/>
        </w:rPr>
      </w:pPr>
      <w:r>
        <w:rPr>
          <w:lang w:val="lt-LT"/>
        </w:rPr>
        <w:t>laikinai einantis vedėjo pareigas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025244">
        <w:rPr>
          <w:lang w:val="lt-LT"/>
        </w:rPr>
        <w:tab/>
      </w:r>
      <w:r w:rsidR="00025244">
        <w:rPr>
          <w:lang w:val="lt-LT"/>
        </w:rPr>
        <w:tab/>
        <w:t>Laisvūnas Kavaliauskas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  <w:r w:rsidR="006D0D28" w:rsidRPr="006D0D28">
        <w:rPr>
          <w:lang w:val="lt-LT"/>
        </w:rPr>
        <w:tab/>
      </w:r>
    </w:p>
    <w:p w14:paraId="643D738C" w14:textId="77777777" w:rsidR="000B6F88" w:rsidRDefault="000B6F88" w:rsidP="00FF5D5D">
      <w:pPr>
        <w:tabs>
          <w:tab w:val="left" w:pos="1247"/>
        </w:tabs>
        <w:rPr>
          <w:lang w:val="lt-LT"/>
        </w:rPr>
      </w:pPr>
    </w:p>
    <w:p w14:paraId="643D738D" w14:textId="77777777" w:rsidR="00FB1273" w:rsidRDefault="00FB1273" w:rsidP="00FF5D5D">
      <w:pPr>
        <w:tabs>
          <w:tab w:val="left" w:pos="1247"/>
        </w:tabs>
        <w:rPr>
          <w:lang w:val="lt-LT"/>
        </w:rPr>
      </w:pPr>
    </w:p>
    <w:p w14:paraId="643D738E" w14:textId="77777777" w:rsidR="00FB1273" w:rsidRDefault="00FB1273" w:rsidP="00FF5D5D">
      <w:pPr>
        <w:tabs>
          <w:tab w:val="left" w:pos="1247"/>
        </w:tabs>
        <w:rPr>
          <w:lang w:val="lt-LT"/>
        </w:rPr>
      </w:pPr>
    </w:p>
    <w:p w14:paraId="643D738F" w14:textId="77777777" w:rsidR="00FB1273" w:rsidRDefault="00FB1273" w:rsidP="00FF5D5D">
      <w:pPr>
        <w:tabs>
          <w:tab w:val="left" w:pos="1247"/>
        </w:tabs>
        <w:rPr>
          <w:lang w:val="lt-LT"/>
        </w:rPr>
      </w:pPr>
    </w:p>
    <w:p w14:paraId="643D7390" w14:textId="77777777" w:rsidR="00FB1273" w:rsidRDefault="00FB1273" w:rsidP="00FF5D5D">
      <w:pPr>
        <w:tabs>
          <w:tab w:val="left" w:pos="1247"/>
        </w:tabs>
        <w:rPr>
          <w:lang w:val="lt-LT"/>
        </w:rPr>
      </w:pPr>
    </w:p>
    <w:p w14:paraId="643D7391" w14:textId="77777777" w:rsidR="00FB1273" w:rsidRDefault="00FB1273" w:rsidP="00FF5D5D">
      <w:pPr>
        <w:tabs>
          <w:tab w:val="left" w:pos="1247"/>
        </w:tabs>
        <w:rPr>
          <w:lang w:val="lt-LT"/>
        </w:rPr>
      </w:pPr>
    </w:p>
    <w:p w14:paraId="643D7392" w14:textId="77777777" w:rsidR="000B6F88" w:rsidRDefault="000B6F88" w:rsidP="00FF5D5D">
      <w:pPr>
        <w:tabs>
          <w:tab w:val="left" w:pos="1247"/>
        </w:tabs>
        <w:rPr>
          <w:lang w:val="lt-LT"/>
        </w:rPr>
      </w:pPr>
    </w:p>
    <w:p w14:paraId="643D7393" w14:textId="77777777" w:rsidR="000B6F88" w:rsidRDefault="000B6F88" w:rsidP="00FF5D5D">
      <w:pPr>
        <w:tabs>
          <w:tab w:val="left" w:pos="1247"/>
        </w:tabs>
        <w:rPr>
          <w:lang w:val="lt-LT"/>
        </w:rPr>
      </w:pPr>
    </w:p>
    <w:p w14:paraId="643D7394" w14:textId="77777777" w:rsidR="00D22EF8" w:rsidRDefault="00D22EF8" w:rsidP="00FF5D5D">
      <w:pPr>
        <w:tabs>
          <w:tab w:val="left" w:pos="1247"/>
        </w:tabs>
        <w:rPr>
          <w:lang w:val="lt-LT"/>
        </w:rPr>
      </w:pPr>
    </w:p>
    <w:p w14:paraId="643D7395" w14:textId="77777777" w:rsidR="00D22EF8" w:rsidRDefault="00D22EF8" w:rsidP="00FF5D5D">
      <w:pPr>
        <w:tabs>
          <w:tab w:val="left" w:pos="1247"/>
        </w:tabs>
        <w:rPr>
          <w:lang w:val="lt-LT"/>
        </w:rPr>
      </w:pPr>
    </w:p>
    <w:p w14:paraId="643D7396" w14:textId="77777777" w:rsidR="00D22EF8" w:rsidRDefault="00D22EF8" w:rsidP="00FF5D5D">
      <w:pPr>
        <w:tabs>
          <w:tab w:val="left" w:pos="1247"/>
        </w:tabs>
        <w:rPr>
          <w:lang w:val="lt-LT"/>
        </w:rPr>
      </w:pPr>
    </w:p>
    <w:p w14:paraId="643D7397" w14:textId="77777777" w:rsidR="00D22EF8" w:rsidRDefault="00D22EF8" w:rsidP="00FF5D5D">
      <w:pPr>
        <w:tabs>
          <w:tab w:val="left" w:pos="1247"/>
        </w:tabs>
        <w:rPr>
          <w:lang w:val="lt-LT"/>
        </w:rPr>
      </w:pPr>
    </w:p>
    <w:p w14:paraId="3D494AA4" w14:textId="77777777" w:rsidR="00B612D9" w:rsidRDefault="00B612D9" w:rsidP="00FF5D5D">
      <w:pPr>
        <w:tabs>
          <w:tab w:val="left" w:pos="1247"/>
        </w:tabs>
        <w:rPr>
          <w:lang w:val="lt-LT"/>
        </w:rPr>
      </w:pPr>
    </w:p>
    <w:p w14:paraId="738CAA82" w14:textId="77777777" w:rsidR="00B612D9" w:rsidRDefault="00B612D9" w:rsidP="00FF5D5D">
      <w:pPr>
        <w:tabs>
          <w:tab w:val="left" w:pos="1247"/>
        </w:tabs>
        <w:rPr>
          <w:lang w:val="lt-LT"/>
        </w:rPr>
      </w:pPr>
    </w:p>
    <w:p w14:paraId="643D7398" w14:textId="77777777" w:rsidR="00D22EF8" w:rsidRDefault="00D22EF8" w:rsidP="00FF5D5D">
      <w:pPr>
        <w:tabs>
          <w:tab w:val="left" w:pos="1247"/>
        </w:tabs>
        <w:rPr>
          <w:lang w:val="lt-LT"/>
        </w:rPr>
      </w:pPr>
    </w:p>
    <w:tbl>
      <w:tblPr>
        <w:tblpPr w:leftFromText="180" w:rightFromText="180" w:vertAnchor="text" w:horzAnchor="margin" w:tblpY="882"/>
        <w:tblW w:w="9924" w:type="dxa"/>
        <w:tblLayout w:type="fixed"/>
        <w:tblLook w:val="0000" w:firstRow="0" w:lastRow="0" w:firstColumn="0" w:lastColumn="0" w:noHBand="0" w:noVBand="0"/>
      </w:tblPr>
      <w:tblGrid>
        <w:gridCol w:w="9924"/>
      </w:tblGrid>
      <w:tr w:rsidR="001A76D1" w14:paraId="643D739D" w14:textId="77777777" w:rsidTr="001A76D1">
        <w:trPr>
          <w:cantSplit/>
        </w:trPr>
        <w:tc>
          <w:tcPr>
            <w:tcW w:w="9924" w:type="dxa"/>
            <w:tcBorders>
              <w:top w:val="single" w:sz="6" w:space="0" w:color="auto"/>
            </w:tcBorders>
          </w:tcPr>
          <w:p w14:paraId="643D7399" w14:textId="77777777" w:rsidR="001A76D1" w:rsidRDefault="001A76D1" w:rsidP="001A76D1">
            <w:pPr>
              <w:pStyle w:val="Porat"/>
              <w:ind w:left="34"/>
              <w:rPr>
                <w:spacing w:val="-4"/>
                <w:sz w:val="4"/>
                <w:lang w:val="lt-LT"/>
              </w:rPr>
            </w:pPr>
          </w:p>
          <w:p w14:paraId="643D739A" w14:textId="77777777" w:rsidR="001A76D1" w:rsidRDefault="001A76D1" w:rsidP="001A76D1">
            <w:pPr>
              <w:pStyle w:val="Porat"/>
              <w:ind w:left="34"/>
              <w:jc w:val="center"/>
              <w:rPr>
                <w:spacing w:val="-4"/>
                <w:lang w:val="lt-LT"/>
              </w:rPr>
            </w:pPr>
            <w:r>
              <w:rPr>
                <w:spacing w:val="-4"/>
                <w:lang w:val="lt-LT"/>
              </w:rPr>
              <w:t>Biudžetinė įstaiga,  Šnipiškių g. 3, LT-09309  Vilnius</w:t>
            </w:r>
          </w:p>
          <w:p w14:paraId="643D739B" w14:textId="77777777" w:rsidR="001A76D1" w:rsidRDefault="001A76D1" w:rsidP="001A76D1">
            <w:pPr>
              <w:pStyle w:val="Porat"/>
              <w:ind w:left="34"/>
              <w:jc w:val="center"/>
              <w:rPr>
                <w:spacing w:val="-4"/>
                <w:lang w:val="lt-LT"/>
              </w:rPr>
            </w:pPr>
            <w:r>
              <w:rPr>
                <w:spacing w:val="-4"/>
                <w:lang w:val="lt-LT"/>
              </w:rPr>
              <w:t>Duomenys kaupiami ir saugomi Juridinių asmenų registre, kodas 188692688</w:t>
            </w:r>
          </w:p>
          <w:p w14:paraId="643D739C" w14:textId="77777777" w:rsidR="001A76D1" w:rsidRPr="00A142B6" w:rsidRDefault="001A76D1" w:rsidP="00C83229">
            <w:pPr>
              <w:pStyle w:val="Porat"/>
              <w:ind w:left="34"/>
              <w:jc w:val="center"/>
              <w:rPr>
                <w:spacing w:val="-4"/>
                <w:lang w:val="lt-LT"/>
              </w:rPr>
            </w:pPr>
            <w:r>
              <w:rPr>
                <w:spacing w:val="-4"/>
                <w:lang w:val="lt-LT"/>
              </w:rPr>
              <w:t>Skyriaus duomenys:  Tomo g. 2, LT-91245 Klaipėda, tel. (8 46) 41 03 67, el. p. klaipeda@</w:t>
            </w:r>
            <w:r w:rsidR="00C83229">
              <w:rPr>
                <w:spacing w:val="-4"/>
                <w:lang w:val="lt-LT"/>
              </w:rPr>
              <w:t>kpd</w:t>
            </w:r>
            <w:r>
              <w:rPr>
                <w:spacing w:val="-4"/>
                <w:lang w:val="lt-LT"/>
              </w:rPr>
              <w:t>.lt</w:t>
            </w:r>
          </w:p>
        </w:tc>
      </w:tr>
    </w:tbl>
    <w:p w14:paraId="643D739E" w14:textId="77777777" w:rsidR="00D22EF8" w:rsidRDefault="00D22EF8" w:rsidP="00612267">
      <w:pPr>
        <w:tabs>
          <w:tab w:val="left" w:pos="1247"/>
        </w:tabs>
        <w:rPr>
          <w:lang w:val="lt-LT"/>
        </w:rPr>
      </w:pPr>
    </w:p>
    <w:p w14:paraId="643D739F" w14:textId="77777777" w:rsidR="00D22EF8" w:rsidRDefault="00D22EF8" w:rsidP="00612267">
      <w:pPr>
        <w:tabs>
          <w:tab w:val="left" w:pos="1247"/>
        </w:tabs>
        <w:rPr>
          <w:lang w:val="lt-LT"/>
        </w:rPr>
      </w:pPr>
    </w:p>
    <w:p w14:paraId="643D73A0" w14:textId="77777777" w:rsidR="00612267" w:rsidRPr="00612267" w:rsidRDefault="00612267" w:rsidP="00612267">
      <w:pPr>
        <w:tabs>
          <w:tab w:val="left" w:pos="1247"/>
        </w:tabs>
        <w:rPr>
          <w:lang w:val="lt-LT"/>
        </w:rPr>
      </w:pPr>
      <w:r w:rsidRPr="00612267">
        <w:rPr>
          <w:lang w:val="lt-LT"/>
        </w:rPr>
        <w:t xml:space="preserve"> V. Norvaišienė, 8 46 216490, el. p. </w:t>
      </w:r>
      <w:hyperlink r:id="rId6" w:history="1">
        <w:r w:rsidRPr="00612267">
          <w:rPr>
            <w:color w:val="0000FF"/>
            <w:lang w:val="lt-LT"/>
          </w:rPr>
          <w:t>vilma.norvaisiene@kpd.lt</w:t>
        </w:r>
      </w:hyperlink>
      <w:r w:rsidRPr="00612267">
        <w:rPr>
          <w:lang w:val="lt-LT"/>
        </w:rPr>
        <w:t xml:space="preserve">      </w:t>
      </w:r>
    </w:p>
    <w:sectPr w:rsidR="00612267" w:rsidRPr="00612267">
      <w:type w:val="continuous"/>
      <w:pgSz w:w="11906" w:h="16838" w:code="9"/>
      <w:pgMar w:top="1134" w:right="567" w:bottom="1134" w:left="1701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E0FA7"/>
    <w:multiLevelType w:val="hybridMultilevel"/>
    <w:tmpl w:val="5AEA2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84D7D"/>
    <w:multiLevelType w:val="hybridMultilevel"/>
    <w:tmpl w:val="2DFEB12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DF"/>
    <w:rsid w:val="00000A2E"/>
    <w:rsid w:val="00000D0A"/>
    <w:rsid w:val="00015F30"/>
    <w:rsid w:val="00021AF1"/>
    <w:rsid w:val="00021E63"/>
    <w:rsid w:val="0002395D"/>
    <w:rsid w:val="00025244"/>
    <w:rsid w:val="000401AD"/>
    <w:rsid w:val="00040B0E"/>
    <w:rsid w:val="00044661"/>
    <w:rsid w:val="00045F0E"/>
    <w:rsid w:val="00057220"/>
    <w:rsid w:val="000609B6"/>
    <w:rsid w:val="000645B0"/>
    <w:rsid w:val="00066074"/>
    <w:rsid w:val="000660C9"/>
    <w:rsid w:val="0007261F"/>
    <w:rsid w:val="000812E9"/>
    <w:rsid w:val="000A5210"/>
    <w:rsid w:val="000B5D3D"/>
    <w:rsid w:val="000B6DAE"/>
    <w:rsid w:val="000B6F88"/>
    <w:rsid w:val="000C07C3"/>
    <w:rsid w:val="000C42E1"/>
    <w:rsid w:val="000D22B3"/>
    <w:rsid w:val="000D2C59"/>
    <w:rsid w:val="000D506B"/>
    <w:rsid w:val="000D6BC0"/>
    <w:rsid w:val="000E0BD0"/>
    <w:rsid w:val="000F4C4C"/>
    <w:rsid w:val="0010008A"/>
    <w:rsid w:val="0010226D"/>
    <w:rsid w:val="00102670"/>
    <w:rsid w:val="001074D4"/>
    <w:rsid w:val="00110749"/>
    <w:rsid w:val="00137254"/>
    <w:rsid w:val="00137FA2"/>
    <w:rsid w:val="00140BEF"/>
    <w:rsid w:val="00141BE0"/>
    <w:rsid w:val="00144838"/>
    <w:rsid w:val="00151056"/>
    <w:rsid w:val="00152826"/>
    <w:rsid w:val="00155E0B"/>
    <w:rsid w:val="00161849"/>
    <w:rsid w:val="00162274"/>
    <w:rsid w:val="00165C49"/>
    <w:rsid w:val="00165D2B"/>
    <w:rsid w:val="00165F95"/>
    <w:rsid w:val="00167D9E"/>
    <w:rsid w:val="001754F9"/>
    <w:rsid w:val="001825E4"/>
    <w:rsid w:val="00182706"/>
    <w:rsid w:val="00185D59"/>
    <w:rsid w:val="0019140E"/>
    <w:rsid w:val="001914E4"/>
    <w:rsid w:val="00194E61"/>
    <w:rsid w:val="001A20CF"/>
    <w:rsid w:val="001A414E"/>
    <w:rsid w:val="001A76D1"/>
    <w:rsid w:val="001B0E09"/>
    <w:rsid w:val="001B3399"/>
    <w:rsid w:val="001B3A98"/>
    <w:rsid w:val="001C1B75"/>
    <w:rsid w:val="001C2948"/>
    <w:rsid w:val="001C60BD"/>
    <w:rsid w:val="001E12FF"/>
    <w:rsid w:val="001E2FA6"/>
    <w:rsid w:val="001E47D4"/>
    <w:rsid w:val="001E5837"/>
    <w:rsid w:val="001E67B4"/>
    <w:rsid w:val="001F02FC"/>
    <w:rsid w:val="001F3286"/>
    <w:rsid w:val="001F6F8D"/>
    <w:rsid w:val="00200C89"/>
    <w:rsid w:val="00201EE0"/>
    <w:rsid w:val="002041D7"/>
    <w:rsid w:val="00207EC3"/>
    <w:rsid w:val="00211BDE"/>
    <w:rsid w:val="002159E5"/>
    <w:rsid w:val="002221AC"/>
    <w:rsid w:val="00225132"/>
    <w:rsid w:val="00227D34"/>
    <w:rsid w:val="002300DF"/>
    <w:rsid w:val="00234A03"/>
    <w:rsid w:val="00234E20"/>
    <w:rsid w:val="002406C0"/>
    <w:rsid w:val="00254014"/>
    <w:rsid w:val="002578C8"/>
    <w:rsid w:val="00262509"/>
    <w:rsid w:val="0026342B"/>
    <w:rsid w:val="002772A1"/>
    <w:rsid w:val="00282C81"/>
    <w:rsid w:val="002841A5"/>
    <w:rsid w:val="002842BF"/>
    <w:rsid w:val="0028650D"/>
    <w:rsid w:val="00286C50"/>
    <w:rsid w:val="00287A5D"/>
    <w:rsid w:val="00294580"/>
    <w:rsid w:val="002A5817"/>
    <w:rsid w:val="002B7249"/>
    <w:rsid w:val="002C5BE4"/>
    <w:rsid w:val="002D3BBD"/>
    <w:rsid w:val="002D7704"/>
    <w:rsid w:val="002E0F8B"/>
    <w:rsid w:val="002E26D1"/>
    <w:rsid w:val="002E2C82"/>
    <w:rsid w:val="002E58AF"/>
    <w:rsid w:val="002F6FEC"/>
    <w:rsid w:val="002F7090"/>
    <w:rsid w:val="00301252"/>
    <w:rsid w:val="003107EE"/>
    <w:rsid w:val="00310B98"/>
    <w:rsid w:val="00310E29"/>
    <w:rsid w:val="0031637F"/>
    <w:rsid w:val="003248CF"/>
    <w:rsid w:val="00342E8D"/>
    <w:rsid w:val="003458D0"/>
    <w:rsid w:val="00353C33"/>
    <w:rsid w:val="00355C65"/>
    <w:rsid w:val="00362145"/>
    <w:rsid w:val="00362B6A"/>
    <w:rsid w:val="00364619"/>
    <w:rsid w:val="00383ADC"/>
    <w:rsid w:val="003903EA"/>
    <w:rsid w:val="00393630"/>
    <w:rsid w:val="003947EF"/>
    <w:rsid w:val="003B1729"/>
    <w:rsid w:val="003B7EBE"/>
    <w:rsid w:val="003C284B"/>
    <w:rsid w:val="003C3A32"/>
    <w:rsid w:val="003C43E5"/>
    <w:rsid w:val="003C686D"/>
    <w:rsid w:val="003C6D1E"/>
    <w:rsid w:val="003D746E"/>
    <w:rsid w:val="003E0321"/>
    <w:rsid w:val="003E08C0"/>
    <w:rsid w:val="003F054D"/>
    <w:rsid w:val="003F1DB1"/>
    <w:rsid w:val="003F22C9"/>
    <w:rsid w:val="00401807"/>
    <w:rsid w:val="00402453"/>
    <w:rsid w:val="004051E4"/>
    <w:rsid w:val="00412256"/>
    <w:rsid w:val="00427D9E"/>
    <w:rsid w:val="00430940"/>
    <w:rsid w:val="004318BC"/>
    <w:rsid w:val="00433CAC"/>
    <w:rsid w:val="00433E8F"/>
    <w:rsid w:val="0043765E"/>
    <w:rsid w:val="00440C1A"/>
    <w:rsid w:val="00442EC6"/>
    <w:rsid w:val="00451B5F"/>
    <w:rsid w:val="00453DA0"/>
    <w:rsid w:val="004602CE"/>
    <w:rsid w:val="004751EA"/>
    <w:rsid w:val="0048750F"/>
    <w:rsid w:val="0049048F"/>
    <w:rsid w:val="0049123E"/>
    <w:rsid w:val="004A2C45"/>
    <w:rsid w:val="004A4445"/>
    <w:rsid w:val="004A6991"/>
    <w:rsid w:val="004B151A"/>
    <w:rsid w:val="004B1742"/>
    <w:rsid w:val="004C4475"/>
    <w:rsid w:val="004C7C4F"/>
    <w:rsid w:val="004D62E8"/>
    <w:rsid w:val="004E16D8"/>
    <w:rsid w:val="004E1BB4"/>
    <w:rsid w:val="004E2CF8"/>
    <w:rsid w:val="004E40F3"/>
    <w:rsid w:val="004E463D"/>
    <w:rsid w:val="004E4E2E"/>
    <w:rsid w:val="004E5607"/>
    <w:rsid w:val="004E7E41"/>
    <w:rsid w:val="004F6FF1"/>
    <w:rsid w:val="004F70EA"/>
    <w:rsid w:val="004F78B5"/>
    <w:rsid w:val="00500014"/>
    <w:rsid w:val="005154F4"/>
    <w:rsid w:val="005252AB"/>
    <w:rsid w:val="00526FF1"/>
    <w:rsid w:val="00527160"/>
    <w:rsid w:val="00530315"/>
    <w:rsid w:val="00541F00"/>
    <w:rsid w:val="00551818"/>
    <w:rsid w:val="00556C7F"/>
    <w:rsid w:val="005601EF"/>
    <w:rsid w:val="00566A2F"/>
    <w:rsid w:val="00566E74"/>
    <w:rsid w:val="005676A2"/>
    <w:rsid w:val="00570670"/>
    <w:rsid w:val="0057465D"/>
    <w:rsid w:val="0057546F"/>
    <w:rsid w:val="00576CB2"/>
    <w:rsid w:val="00577C6B"/>
    <w:rsid w:val="00590906"/>
    <w:rsid w:val="005964CF"/>
    <w:rsid w:val="00596E39"/>
    <w:rsid w:val="005B1F61"/>
    <w:rsid w:val="005C629A"/>
    <w:rsid w:val="005D1B9C"/>
    <w:rsid w:val="005F7E6A"/>
    <w:rsid w:val="00603993"/>
    <w:rsid w:val="006041C3"/>
    <w:rsid w:val="00610FC3"/>
    <w:rsid w:val="00612267"/>
    <w:rsid w:val="00616BB1"/>
    <w:rsid w:val="00616C80"/>
    <w:rsid w:val="00622BF8"/>
    <w:rsid w:val="00623E95"/>
    <w:rsid w:val="006355F1"/>
    <w:rsid w:val="00644104"/>
    <w:rsid w:val="00644138"/>
    <w:rsid w:val="00644794"/>
    <w:rsid w:val="00645B93"/>
    <w:rsid w:val="00650205"/>
    <w:rsid w:val="006502EE"/>
    <w:rsid w:val="00652F91"/>
    <w:rsid w:val="0065408F"/>
    <w:rsid w:val="00657820"/>
    <w:rsid w:val="00662310"/>
    <w:rsid w:val="006628E7"/>
    <w:rsid w:val="00677C89"/>
    <w:rsid w:val="00682F46"/>
    <w:rsid w:val="006836A7"/>
    <w:rsid w:val="006950EA"/>
    <w:rsid w:val="006A2A5F"/>
    <w:rsid w:val="006A725C"/>
    <w:rsid w:val="006B05CC"/>
    <w:rsid w:val="006B282E"/>
    <w:rsid w:val="006B60BA"/>
    <w:rsid w:val="006C1759"/>
    <w:rsid w:val="006C5B2B"/>
    <w:rsid w:val="006D0D28"/>
    <w:rsid w:val="006D2ED9"/>
    <w:rsid w:val="006D3566"/>
    <w:rsid w:val="006D6409"/>
    <w:rsid w:val="006D6BE9"/>
    <w:rsid w:val="006E3D30"/>
    <w:rsid w:val="006E6BF2"/>
    <w:rsid w:val="006F2906"/>
    <w:rsid w:val="006F399D"/>
    <w:rsid w:val="006F779D"/>
    <w:rsid w:val="00704C9D"/>
    <w:rsid w:val="00705C74"/>
    <w:rsid w:val="007060CA"/>
    <w:rsid w:val="00720551"/>
    <w:rsid w:val="00727794"/>
    <w:rsid w:val="00743F76"/>
    <w:rsid w:val="00747C93"/>
    <w:rsid w:val="00755937"/>
    <w:rsid w:val="00763DA7"/>
    <w:rsid w:val="007670DF"/>
    <w:rsid w:val="007714E4"/>
    <w:rsid w:val="007806E4"/>
    <w:rsid w:val="007826E2"/>
    <w:rsid w:val="00782BA7"/>
    <w:rsid w:val="00783AA0"/>
    <w:rsid w:val="007845E5"/>
    <w:rsid w:val="007A0C4C"/>
    <w:rsid w:val="007A278E"/>
    <w:rsid w:val="007A3504"/>
    <w:rsid w:val="007A3936"/>
    <w:rsid w:val="007A7E8C"/>
    <w:rsid w:val="007B09CF"/>
    <w:rsid w:val="007C3D99"/>
    <w:rsid w:val="007D6247"/>
    <w:rsid w:val="007D7C8F"/>
    <w:rsid w:val="007E4007"/>
    <w:rsid w:val="007F1494"/>
    <w:rsid w:val="007F25FF"/>
    <w:rsid w:val="007F3154"/>
    <w:rsid w:val="007F3D94"/>
    <w:rsid w:val="007F5514"/>
    <w:rsid w:val="00802FA2"/>
    <w:rsid w:val="008034A5"/>
    <w:rsid w:val="00817B23"/>
    <w:rsid w:val="008201C0"/>
    <w:rsid w:val="00820A7F"/>
    <w:rsid w:val="00821176"/>
    <w:rsid w:val="0083094B"/>
    <w:rsid w:val="00837C11"/>
    <w:rsid w:val="00837D2C"/>
    <w:rsid w:val="0085157C"/>
    <w:rsid w:val="0085306B"/>
    <w:rsid w:val="00855526"/>
    <w:rsid w:val="0086539D"/>
    <w:rsid w:val="00870205"/>
    <w:rsid w:val="008739F0"/>
    <w:rsid w:val="00873A3A"/>
    <w:rsid w:val="008817B7"/>
    <w:rsid w:val="0088499B"/>
    <w:rsid w:val="0089377C"/>
    <w:rsid w:val="008972FF"/>
    <w:rsid w:val="00897941"/>
    <w:rsid w:val="008A5534"/>
    <w:rsid w:val="008B2E44"/>
    <w:rsid w:val="008C27BF"/>
    <w:rsid w:val="008C370C"/>
    <w:rsid w:val="008D69CF"/>
    <w:rsid w:val="008F128B"/>
    <w:rsid w:val="00903C78"/>
    <w:rsid w:val="00910B8D"/>
    <w:rsid w:val="00912710"/>
    <w:rsid w:val="00914433"/>
    <w:rsid w:val="00920F9E"/>
    <w:rsid w:val="00936531"/>
    <w:rsid w:val="0094438C"/>
    <w:rsid w:val="00947A3C"/>
    <w:rsid w:val="00957EF7"/>
    <w:rsid w:val="00962431"/>
    <w:rsid w:val="00965AE8"/>
    <w:rsid w:val="00974946"/>
    <w:rsid w:val="00975766"/>
    <w:rsid w:val="00975EAA"/>
    <w:rsid w:val="00976BD3"/>
    <w:rsid w:val="00991673"/>
    <w:rsid w:val="00992723"/>
    <w:rsid w:val="009929AE"/>
    <w:rsid w:val="00996E6F"/>
    <w:rsid w:val="009A5B05"/>
    <w:rsid w:val="009A78F6"/>
    <w:rsid w:val="009B123E"/>
    <w:rsid w:val="009B7A4D"/>
    <w:rsid w:val="009C1125"/>
    <w:rsid w:val="009C214F"/>
    <w:rsid w:val="009C30DD"/>
    <w:rsid w:val="009C48FF"/>
    <w:rsid w:val="009C4DFD"/>
    <w:rsid w:val="009C635D"/>
    <w:rsid w:val="009C6E74"/>
    <w:rsid w:val="009D4157"/>
    <w:rsid w:val="009E404B"/>
    <w:rsid w:val="009F58EB"/>
    <w:rsid w:val="00A02E7B"/>
    <w:rsid w:val="00A04B61"/>
    <w:rsid w:val="00A10BF6"/>
    <w:rsid w:val="00A126F2"/>
    <w:rsid w:val="00A12A0A"/>
    <w:rsid w:val="00A142B6"/>
    <w:rsid w:val="00A25563"/>
    <w:rsid w:val="00A328C4"/>
    <w:rsid w:val="00A34966"/>
    <w:rsid w:val="00A36582"/>
    <w:rsid w:val="00A37467"/>
    <w:rsid w:val="00A416D5"/>
    <w:rsid w:val="00A4546F"/>
    <w:rsid w:val="00A47CF7"/>
    <w:rsid w:val="00A567EE"/>
    <w:rsid w:val="00A57A2F"/>
    <w:rsid w:val="00A64452"/>
    <w:rsid w:val="00A661DA"/>
    <w:rsid w:val="00A76096"/>
    <w:rsid w:val="00A831C7"/>
    <w:rsid w:val="00A87994"/>
    <w:rsid w:val="00A91585"/>
    <w:rsid w:val="00A943CF"/>
    <w:rsid w:val="00A9781F"/>
    <w:rsid w:val="00AA2BE2"/>
    <w:rsid w:val="00AB0118"/>
    <w:rsid w:val="00AB1C24"/>
    <w:rsid w:val="00AB7FC6"/>
    <w:rsid w:val="00AC6FDE"/>
    <w:rsid w:val="00AD16E2"/>
    <w:rsid w:val="00AD3580"/>
    <w:rsid w:val="00AD4239"/>
    <w:rsid w:val="00AD494D"/>
    <w:rsid w:val="00AD57F4"/>
    <w:rsid w:val="00AE1C70"/>
    <w:rsid w:val="00AE7875"/>
    <w:rsid w:val="00AF3CB2"/>
    <w:rsid w:val="00AF65A1"/>
    <w:rsid w:val="00B005F5"/>
    <w:rsid w:val="00B06D67"/>
    <w:rsid w:val="00B30B02"/>
    <w:rsid w:val="00B32DD8"/>
    <w:rsid w:val="00B336F6"/>
    <w:rsid w:val="00B3444E"/>
    <w:rsid w:val="00B434F3"/>
    <w:rsid w:val="00B44CC0"/>
    <w:rsid w:val="00B466D1"/>
    <w:rsid w:val="00B466D7"/>
    <w:rsid w:val="00B51E4F"/>
    <w:rsid w:val="00B51F28"/>
    <w:rsid w:val="00B530D2"/>
    <w:rsid w:val="00B55F95"/>
    <w:rsid w:val="00B57EC7"/>
    <w:rsid w:val="00B612D9"/>
    <w:rsid w:val="00B63B83"/>
    <w:rsid w:val="00B63F1A"/>
    <w:rsid w:val="00B63FF0"/>
    <w:rsid w:val="00B828EA"/>
    <w:rsid w:val="00B83B13"/>
    <w:rsid w:val="00B943DF"/>
    <w:rsid w:val="00B94C92"/>
    <w:rsid w:val="00B961C9"/>
    <w:rsid w:val="00BB121C"/>
    <w:rsid w:val="00BB32D9"/>
    <w:rsid w:val="00BB5A91"/>
    <w:rsid w:val="00BC5539"/>
    <w:rsid w:val="00BD1117"/>
    <w:rsid w:val="00BD5B3E"/>
    <w:rsid w:val="00BE0304"/>
    <w:rsid w:val="00BE250A"/>
    <w:rsid w:val="00BE4912"/>
    <w:rsid w:val="00BE4935"/>
    <w:rsid w:val="00BE75BD"/>
    <w:rsid w:val="00C00D51"/>
    <w:rsid w:val="00C06EDB"/>
    <w:rsid w:val="00C07CE6"/>
    <w:rsid w:val="00C122AA"/>
    <w:rsid w:val="00C23249"/>
    <w:rsid w:val="00C31E3F"/>
    <w:rsid w:val="00C34DBB"/>
    <w:rsid w:val="00C411F4"/>
    <w:rsid w:val="00C53D91"/>
    <w:rsid w:val="00C56878"/>
    <w:rsid w:val="00C60395"/>
    <w:rsid w:val="00C72B6F"/>
    <w:rsid w:val="00C82B22"/>
    <w:rsid w:val="00C83229"/>
    <w:rsid w:val="00C877F7"/>
    <w:rsid w:val="00C90FEB"/>
    <w:rsid w:val="00C9219E"/>
    <w:rsid w:val="00C92EFD"/>
    <w:rsid w:val="00C94459"/>
    <w:rsid w:val="00C94C61"/>
    <w:rsid w:val="00CA2D49"/>
    <w:rsid w:val="00CA4FC3"/>
    <w:rsid w:val="00CA7CB5"/>
    <w:rsid w:val="00CB08C0"/>
    <w:rsid w:val="00CB2B41"/>
    <w:rsid w:val="00CB47B3"/>
    <w:rsid w:val="00CB6251"/>
    <w:rsid w:val="00CC02CD"/>
    <w:rsid w:val="00CC22E0"/>
    <w:rsid w:val="00CC230B"/>
    <w:rsid w:val="00CC2BE8"/>
    <w:rsid w:val="00CD0FDE"/>
    <w:rsid w:val="00CE274F"/>
    <w:rsid w:val="00CE289D"/>
    <w:rsid w:val="00CE2F4D"/>
    <w:rsid w:val="00CF1993"/>
    <w:rsid w:val="00CF2705"/>
    <w:rsid w:val="00D00117"/>
    <w:rsid w:val="00D02C57"/>
    <w:rsid w:val="00D043DA"/>
    <w:rsid w:val="00D04441"/>
    <w:rsid w:val="00D11D3D"/>
    <w:rsid w:val="00D13150"/>
    <w:rsid w:val="00D15A7A"/>
    <w:rsid w:val="00D22695"/>
    <w:rsid w:val="00D22A40"/>
    <w:rsid w:val="00D22EF8"/>
    <w:rsid w:val="00D253D9"/>
    <w:rsid w:val="00D330A2"/>
    <w:rsid w:val="00D33E1A"/>
    <w:rsid w:val="00D37458"/>
    <w:rsid w:val="00D37ABF"/>
    <w:rsid w:val="00D41FBA"/>
    <w:rsid w:val="00D435CF"/>
    <w:rsid w:val="00D64715"/>
    <w:rsid w:val="00D70634"/>
    <w:rsid w:val="00D73BBE"/>
    <w:rsid w:val="00D74278"/>
    <w:rsid w:val="00D7734B"/>
    <w:rsid w:val="00D81E39"/>
    <w:rsid w:val="00D87210"/>
    <w:rsid w:val="00D92BCE"/>
    <w:rsid w:val="00DA6A1A"/>
    <w:rsid w:val="00DB7D0A"/>
    <w:rsid w:val="00DC67B3"/>
    <w:rsid w:val="00DC6CE2"/>
    <w:rsid w:val="00DD0192"/>
    <w:rsid w:val="00DD3FBF"/>
    <w:rsid w:val="00DE267F"/>
    <w:rsid w:val="00DE7FA2"/>
    <w:rsid w:val="00DF1E76"/>
    <w:rsid w:val="00E07854"/>
    <w:rsid w:val="00E13357"/>
    <w:rsid w:val="00E13A79"/>
    <w:rsid w:val="00E158EE"/>
    <w:rsid w:val="00E17050"/>
    <w:rsid w:val="00E212FF"/>
    <w:rsid w:val="00E22E61"/>
    <w:rsid w:val="00E416B0"/>
    <w:rsid w:val="00E44A39"/>
    <w:rsid w:val="00E513F7"/>
    <w:rsid w:val="00E536A2"/>
    <w:rsid w:val="00E60FEC"/>
    <w:rsid w:val="00E669A6"/>
    <w:rsid w:val="00E72D65"/>
    <w:rsid w:val="00E82621"/>
    <w:rsid w:val="00E91EBA"/>
    <w:rsid w:val="00E95123"/>
    <w:rsid w:val="00EA40ED"/>
    <w:rsid w:val="00EA4890"/>
    <w:rsid w:val="00EC09AE"/>
    <w:rsid w:val="00ED5B35"/>
    <w:rsid w:val="00ED7568"/>
    <w:rsid w:val="00EE1558"/>
    <w:rsid w:val="00EE2075"/>
    <w:rsid w:val="00EE24EC"/>
    <w:rsid w:val="00EF06E7"/>
    <w:rsid w:val="00EF090C"/>
    <w:rsid w:val="00EF4916"/>
    <w:rsid w:val="00EF4A27"/>
    <w:rsid w:val="00EF50FE"/>
    <w:rsid w:val="00EF6F82"/>
    <w:rsid w:val="00EF7E05"/>
    <w:rsid w:val="00F05FFE"/>
    <w:rsid w:val="00F06667"/>
    <w:rsid w:val="00F2028C"/>
    <w:rsid w:val="00F266FD"/>
    <w:rsid w:val="00F31543"/>
    <w:rsid w:val="00F37B1F"/>
    <w:rsid w:val="00F37C7C"/>
    <w:rsid w:val="00F518BC"/>
    <w:rsid w:val="00F52E4B"/>
    <w:rsid w:val="00F647C2"/>
    <w:rsid w:val="00F73B71"/>
    <w:rsid w:val="00F807ED"/>
    <w:rsid w:val="00F84867"/>
    <w:rsid w:val="00F86339"/>
    <w:rsid w:val="00F91B99"/>
    <w:rsid w:val="00FA0BB9"/>
    <w:rsid w:val="00FB1273"/>
    <w:rsid w:val="00FB1B5A"/>
    <w:rsid w:val="00FB33EB"/>
    <w:rsid w:val="00FB73C6"/>
    <w:rsid w:val="00FC4B92"/>
    <w:rsid w:val="00FD0C99"/>
    <w:rsid w:val="00FD1060"/>
    <w:rsid w:val="00FD3269"/>
    <w:rsid w:val="00FE4C79"/>
    <w:rsid w:val="00FE6840"/>
    <w:rsid w:val="00FF4D00"/>
    <w:rsid w:val="00FF4D80"/>
    <w:rsid w:val="00FF5291"/>
    <w:rsid w:val="00FF5D5D"/>
    <w:rsid w:val="00FF782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D7362"/>
  <w15:chartTrackingRefBased/>
  <w15:docId w15:val="{A7CE76D5-95B8-44E3-8798-515B94A9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framePr w:hSpace="180" w:wrap="around" w:vAnchor="text" w:hAnchor="page" w:x="7231" w:y="377"/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  <w:rPr>
      <w:sz w:val="20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styleId="Debesliotekstas">
    <w:name w:val="Balloon Text"/>
    <w:basedOn w:val="prastasis"/>
    <w:semiHidden/>
    <w:rsid w:val="00D13150"/>
    <w:rPr>
      <w:rFonts w:ascii="Tahoma" w:hAnsi="Tahoma" w:cs="Tahoma"/>
      <w:sz w:val="16"/>
      <w:szCs w:val="16"/>
    </w:rPr>
  </w:style>
  <w:style w:type="paragraph" w:customStyle="1" w:styleId="Char">
    <w:name w:val="Char"/>
    <w:basedOn w:val="prastasis"/>
    <w:rsid w:val="0040180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Sraopastraipa">
    <w:name w:val="List Paragraph"/>
    <w:basedOn w:val="prastasis"/>
    <w:uiPriority w:val="34"/>
    <w:qFormat/>
    <w:rsid w:val="00207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lma.norvaisiene@kpd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.norvaisiene\Documents\Blankai\KLTP%20FIRMINI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KLTP FIRMINIS.DOT</Template>
  <TotalTime>0</TotalTime>
  <Pages>1</Pages>
  <Words>126</Words>
  <Characters>1191</Characters>
  <Application>Microsoft Office Word</Application>
  <DocSecurity>4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KVAD</Company>
  <LinksUpToDate>false</LinksUpToDate>
  <CharactersWithSpaces>1315</CharactersWithSpaces>
  <SharedDoc>false</SharedDoc>
  <HLinks>
    <vt:vector size="6" baseType="variant">
      <vt:variant>
        <vt:i4>7602185</vt:i4>
      </vt:variant>
      <vt:variant>
        <vt:i4>27</vt:i4>
      </vt:variant>
      <vt:variant>
        <vt:i4>0</vt:i4>
      </vt:variant>
      <vt:variant>
        <vt:i4>5</vt:i4>
      </vt:variant>
      <vt:variant>
        <vt:lpwstr>mailto:vilma.norvaisiene@kpd.lt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apsk_klp</dc:creator>
  <cp:lastModifiedBy>Virginija Palaimiene</cp:lastModifiedBy>
  <cp:revision>2</cp:revision>
  <cp:lastPrinted>2019-10-03T07:38:00Z</cp:lastPrinted>
  <dcterms:created xsi:type="dcterms:W3CDTF">2023-06-26T11:15:00Z</dcterms:created>
  <dcterms:modified xsi:type="dcterms:W3CDTF">2023-06-26T11:15:00Z</dcterms:modified>
</cp:coreProperties>
</file>