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1EC14" w14:textId="77777777" w:rsidR="00CA4D3B" w:rsidRDefault="008354D5" w:rsidP="00CA4D3B">
      <w:pPr>
        <w:keepNext/>
        <w:jc w:val="center"/>
        <w:outlineLvl w:val="0"/>
        <w:rPr>
          <w:b/>
        </w:rPr>
      </w:pPr>
      <w:r>
        <w:rPr>
          <w:b/>
          <w:noProof/>
          <w:lang w:eastAsia="lt-LT"/>
        </w:rPr>
        <w:drawing>
          <wp:inline distT="0" distB="0" distL="0" distR="0" wp14:anchorId="1966E83C" wp14:editId="1BE7FA2D">
            <wp:extent cx="561975" cy="69532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FABC4A" w14:textId="77777777" w:rsidR="008354D5" w:rsidRPr="00AF7D08" w:rsidRDefault="008354D5" w:rsidP="00CA4D3B">
      <w:pPr>
        <w:keepNext/>
        <w:jc w:val="center"/>
        <w:outlineLvl w:val="0"/>
        <w:rPr>
          <w:b/>
        </w:rPr>
      </w:pPr>
    </w:p>
    <w:p w14:paraId="76165AFD" w14:textId="77777777" w:rsidR="00CA4D3B" w:rsidRDefault="00CA4D3B" w:rsidP="00CA4D3B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KLAIPĖDOS MIESTO SAVIVALDYBĖS TARYBA</w:t>
      </w:r>
    </w:p>
    <w:p w14:paraId="52ADA2A1" w14:textId="77777777" w:rsidR="00CA4D3B" w:rsidRDefault="00CA4D3B" w:rsidP="00CA4D3B">
      <w:pPr>
        <w:keepNext/>
        <w:jc w:val="center"/>
        <w:outlineLvl w:val="1"/>
        <w:rPr>
          <w:b/>
        </w:rPr>
      </w:pPr>
    </w:p>
    <w:p w14:paraId="6A44EB1A" w14:textId="77777777" w:rsidR="00CA4D3B" w:rsidRDefault="00CA4D3B" w:rsidP="00CA4D3B">
      <w:pPr>
        <w:keepNext/>
        <w:jc w:val="center"/>
        <w:outlineLvl w:val="1"/>
        <w:rPr>
          <w:b/>
        </w:rPr>
      </w:pPr>
      <w:r>
        <w:rPr>
          <w:b/>
        </w:rPr>
        <w:t>SPRENDIMAS</w:t>
      </w:r>
    </w:p>
    <w:p w14:paraId="3237D397" w14:textId="77777777" w:rsidR="0089303E" w:rsidRPr="001D3C7E" w:rsidRDefault="0089303E" w:rsidP="0089303E">
      <w:pPr>
        <w:jc w:val="center"/>
      </w:pPr>
      <w:bookmarkStart w:id="0" w:name="_Hlk172621995"/>
      <w:r w:rsidRPr="001D3C7E">
        <w:rPr>
          <w:b/>
          <w:caps/>
        </w:rPr>
        <w:t xml:space="preserve">DĖL </w:t>
      </w:r>
      <w:r>
        <w:rPr>
          <w:b/>
          <w:caps/>
        </w:rPr>
        <w:t xml:space="preserve">kLAIPĖDOS RAJONO SAVIVALDYBĖS TERITORIJOJE GYVENANČIŲ VAIKŲ, UGDOMŲ KLAIPĖDOS MIESTO SAVIVALDYBĖS BIUDŽETINĖSE ŠVIETIMO ir sporto ĮSTAIGOSE PAGAL </w:t>
      </w:r>
      <w:r>
        <w:rPr>
          <w:b/>
        </w:rPr>
        <w:t>NEFORMALIOJO VAIKŲ ŠVIETIMO PROGRAMAS</w:t>
      </w:r>
      <w:r>
        <w:rPr>
          <w:b/>
          <w:caps/>
        </w:rPr>
        <w:t>, vieno mėnesio vidutinės atlygintinos ūkio lėšų kainos nustatymo</w:t>
      </w:r>
    </w:p>
    <w:bookmarkEnd w:id="0"/>
    <w:p w14:paraId="18EB0597" w14:textId="77777777" w:rsidR="00CA4D3B" w:rsidRDefault="00CA4D3B" w:rsidP="00CA4D3B">
      <w:pPr>
        <w:jc w:val="center"/>
      </w:pPr>
    </w:p>
    <w:p w14:paraId="0B423EF6" w14:textId="1A17B2ED" w:rsidR="00597EE8" w:rsidRPr="00842CCB" w:rsidRDefault="00842CCB" w:rsidP="00842CCB">
      <w:pPr>
        <w:pStyle w:val="Centered"/>
        <w:rPr>
          <w:rFonts w:ascii="Times New Roman" w:hAnsi="Times New Roman"/>
          <w:sz w:val="24"/>
          <w:szCs w:val="24"/>
        </w:rPr>
      </w:pPr>
      <w:r w:rsidRPr="00842CCB">
        <w:rPr>
          <w:rFonts w:ascii="Times New Roman" w:hAnsi="Times New Roman"/>
          <w:sz w:val="24"/>
          <w:szCs w:val="24"/>
        </w:rPr>
        <w:fldChar w:fldCharType="begin">
          <w:ffData>
            <w:name w:val="Pdata"/>
            <w:enabled/>
            <w:calcOnExit w:val="0"/>
            <w:textInput/>
          </w:ffData>
        </w:fldChar>
      </w:r>
      <w:bookmarkStart w:id="1" w:name="Pdata"/>
      <w:r w:rsidRPr="00842CCB">
        <w:rPr>
          <w:rFonts w:ascii="Times New Roman" w:hAnsi="Times New Roman"/>
          <w:sz w:val="24"/>
          <w:szCs w:val="24"/>
        </w:rPr>
        <w:instrText xml:space="preserve"> FORMTEXT </w:instrText>
      </w:r>
      <w:r w:rsidRPr="00842CCB">
        <w:rPr>
          <w:rFonts w:ascii="Times New Roman" w:hAnsi="Times New Roman"/>
          <w:sz w:val="24"/>
          <w:szCs w:val="24"/>
        </w:rPr>
      </w:r>
      <w:r w:rsidRPr="00842CCB">
        <w:rPr>
          <w:rFonts w:ascii="Times New Roman" w:hAnsi="Times New Roman"/>
          <w:sz w:val="24"/>
          <w:szCs w:val="24"/>
        </w:rPr>
        <w:fldChar w:fldCharType="separate"/>
      </w:r>
      <w:r w:rsidRPr="00842CCB">
        <w:rPr>
          <w:rFonts w:ascii="Times New Roman" w:hAnsi="Times New Roman"/>
          <w:noProof/>
          <w:sz w:val="24"/>
          <w:szCs w:val="24"/>
        </w:rPr>
        <w:t>2024 m. lapkričio 28 d.</w:t>
      </w:r>
      <w:r w:rsidRPr="00842CCB">
        <w:rPr>
          <w:rFonts w:ascii="Times New Roman" w:hAnsi="Times New Roman"/>
          <w:sz w:val="24"/>
          <w:szCs w:val="24"/>
        </w:rPr>
        <w:fldChar w:fldCharType="end"/>
      </w:r>
      <w:bookmarkEnd w:id="1"/>
      <w:r w:rsidRPr="00842CCB">
        <w:rPr>
          <w:rFonts w:ascii="Times New Roman" w:hAnsi="Times New Roman"/>
          <w:sz w:val="24"/>
          <w:szCs w:val="24"/>
        </w:rPr>
        <w:t xml:space="preserve"> </w:t>
      </w:r>
      <w:r w:rsidR="00597EE8" w:rsidRPr="00842CCB">
        <w:rPr>
          <w:rFonts w:ascii="Times New Roman" w:hAnsi="Times New Roman"/>
          <w:sz w:val="24"/>
          <w:szCs w:val="24"/>
        </w:rPr>
        <w:t>Nr.</w:t>
      </w:r>
      <w:r w:rsidR="00DE5FF2">
        <w:rPr>
          <w:rFonts w:ascii="Times New Roman" w:hAnsi="Times New Roman"/>
          <w:sz w:val="24"/>
          <w:szCs w:val="24"/>
        </w:rPr>
        <w:t xml:space="preserve"> </w:t>
      </w:r>
      <w:r w:rsidR="00DE5FF2" w:rsidRPr="00DE5FF2">
        <w:rPr>
          <w:rFonts w:ascii="Times New Roman" w:hAnsi="Times New Roman"/>
          <w:sz w:val="24"/>
          <w:szCs w:val="24"/>
        </w:rPr>
        <w:t>T2-414</w:t>
      </w:r>
    </w:p>
    <w:p w14:paraId="07761353" w14:textId="77777777" w:rsidR="00597EE8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57D01438" w14:textId="77777777" w:rsidR="00CA4D3B" w:rsidRPr="008354D5" w:rsidRDefault="00CA4D3B" w:rsidP="00CA4D3B">
      <w:pPr>
        <w:jc w:val="center"/>
      </w:pPr>
    </w:p>
    <w:p w14:paraId="64A4839B" w14:textId="77777777" w:rsidR="00CA4D3B" w:rsidRDefault="00CA4D3B" w:rsidP="00CA4D3B">
      <w:pPr>
        <w:jc w:val="center"/>
      </w:pPr>
    </w:p>
    <w:p w14:paraId="273EF4F3" w14:textId="77777777" w:rsidR="0089303E" w:rsidRDefault="0089303E" w:rsidP="0089303E">
      <w:pPr>
        <w:tabs>
          <w:tab w:val="left" w:pos="912"/>
        </w:tabs>
        <w:ind w:firstLine="709"/>
        <w:jc w:val="both"/>
      </w:pPr>
      <w:r w:rsidRPr="004D28DF">
        <w:t xml:space="preserve">Vadovaudamasi Lietuvos Respublikos vietos savivaldos įstatymo </w:t>
      </w:r>
      <w:r>
        <w:t>6</w:t>
      </w:r>
      <w:r w:rsidRPr="004D28DF">
        <w:t xml:space="preserve"> straipsnio</w:t>
      </w:r>
      <w:r>
        <w:t xml:space="preserve"> 8 ir 46</w:t>
      </w:r>
      <w:r w:rsidRPr="004D28DF">
        <w:t xml:space="preserve"> punkt</w:t>
      </w:r>
      <w:r>
        <w:t>ais</w:t>
      </w:r>
      <w:r>
        <w:rPr>
          <w:color w:val="000000"/>
        </w:rPr>
        <w:t>,</w:t>
      </w:r>
      <w:r w:rsidRPr="004D28DF">
        <w:t xml:space="preserve"> Klaipėdos miesto savivaldybės taryba </w:t>
      </w:r>
      <w:r w:rsidRPr="004D28DF">
        <w:rPr>
          <w:spacing w:val="60"/>
        </w:rPr>
        <w:t>nusprendži</w:t>
      </w:r>
      <w:r w:rsidRPr="004D28DF">
        <w:t>a:</w:t>
      </w:r>
    </w:p>
    <w:p w14:paraId="3547CE1E" w14:textId="4871216D" w:rsidR="0089303E" w:rsidRDefault="0089303E" w:rsidP="0089303E">
      <w:pPr>
        <w:pStyle w:val="Sraopastraipa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t>Nustatyti Klaipėdos rajono savivaldybės teritorijoje gyvenančių vaikų, ugdomų Klaipėdos miesto savivaldybės biudžetinėse švietimo ir sporto įstaigose pagal neformaliojo vaikų švietimo programas, vieno mėnesio vidutinę atlygintiną ūkio lėšų kainą:</w:t>
      </w:r>
    </w:p>
    <w:p w14:paraId="1EBB2573" w14:textId="77777777" w:rsidR="0089303E" w:rsidRDefault="0089303E" w:rsidP="0089303E">
      <w:pPr>
        <w:pStyle w:val="Sraopastraipa"/>
        <w:numPr>
          <w:ilvl w:val="1"/>
          <w:numId w:val="1"/>
        </w:numPr>
        <w:jc w:val="both"/>
      </w:pPr>
      <w:r>
        <w:t xml:space="preserve"> sporto neformaliojo vaikų švietimo įstaigoje – 159,00 eurus;</w:t>
      </w:r>
    </w:p>
    <w:p w14:paraId="0C986A5F" w14:textId="77777777" w:rsidR="0089303E" w:rsidRDefault="0089303E" w:rsidP="0089303E">
      <w:pPr>
        <w:pStyle w:val="Sraopastraipa"/>
        <w:numPr>
          <w:ilvl w:val="1"/>
          <w:numId w:val="1"/>
        </w:numPr>
        <w:jc w:val="both"/>
      </w:pPr>
      <w:r>
        <w:t xml:space="preserve"> neformaliojo vaikų švietimo centruose – 128,00 eurus;</w:t>
      </w:r>
    </w:p>
    <w:p w14:paraId="4E357DD3" w14:textId="77777777" w:rsidR="0089303E" w:rsidRDefault="0089303E" w:rsidP="0089303E">
      <w:pPr>
        <w:ind w:left="709"/>
        <w:jc w:val="both"/>
      </w:pPr>
      <w:r>
        <w:t>1.3. neformaliojo vaikų švietimo mokyklose – 269,00 eurus.</w:t>
      </w:r>
    </w:p>
    <w:p w14:paraId="7528F425" w14:textId="77777777" w:rsidR="0089303E" w:rsidRDefault="0089303E" w:rsidP="0089303E">
      <w:pPr>
        <w:ind w:left="709"/>
        <w:jc w:val="both"/>
      </w:pPr>
      <w:r>
        <w:t>2. Nustatyti, kad šis sprendimas įsigalioja 2025 m. sausio 1 d.</w:t>
      </w:r>
    </w:p>
    <w:p w14:paraId="3F2B303E" w14:textId="77777777" w:rsidR="0089303E" w:rsidRDefault="0089303E" w:rsidP="0089303E">
      <w:pPr>
        <w:ind w:left="709"/>
        <w:jc w:val="both"/>
      </w:pPr>
      <w:r>
        <w:rPr>
          <w:lang w:eastAsia="lt-LT"/>
        </w:rPr>
        <w:t>3. Skelbti šį sprendimą Klaipėdos miesto savivaldybės interneto svetainėje.</w:t>
      </w:r>
    </w:p>
    <w:p w14:paraId="3E537C15" w14:textId="77777777" w:rsidR="00CA4D3B" w:rsidRDefault="00CA4D3B" w:rsidP="00CA4D3B">
      <w:pPr>
        <w:jc w:val="both"/>
      </w:pPr>
    </w:p>
    <w:p w14:paraId="5B52FAA8" w14:textId="14BEEC3A" w:rsidR="00E014C1" w:rsidRDefault="005B3698" w:rsidP="005B3698">
      <w:pPr>
        <w:tabs>
          <w:tab w:val="left" w:pos="7655"/>
        </w:tabs>
        <w:jc w:val="both"/>
      </w:pPr>
      <w:r>
        <w:t>Savivaldybės meras</w:t>
      </w:r>
      <w:r>
        <w:tab/>
      </w:r>
      <w:r w:rsidR="0089303E">
        <w:t>Arvydas Vaitkus</w:t>
      </w:r>
    </w:p>
    <w:sectPr w:rsidR="00E014C1" w:rsidSect="00E014C1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C45B1" w14:textId="77777777" w:rsidR="00F51622" w:rsidRDefault="00F51622" w:rsidP="00E014C1">
      <w:r>
        <w:separator/>
      </w:r>
    </w:p>
  </w:endnote>
  <w:endnote w:type="continuationSeparator" w:id="0">
    <w:p w14:paraId="19582171" w14:textId="77777777" w:rsidR="00F51622" w:rsidRDefault="00F51622" w:rsidP="00E0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5428D" w14:textId="77777777" w:rsidR="00F51622" w:rsidRDefault="00F51622" w:rsidP="00E014C1">
      <w:r>
        <w:separator/>
      </w:r>
    </w:p>
  </w:footnote>
  <w:footnote w:type="continuationSeparator" w:id="0">
    <w:p w14:paraId="00B98C68" w14:textId="77777777" w:rsidR="00F51622" w:rsidRDefault="00F51622" w:rsidP="00E01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3871182"/>
      <w:docPartObj>
        <w:docPartGallery w:val="Page Numbers (Top of Page)"/>
        <w:docPartUnique/>
      </w:docPartObj>
    </w:sdtPr>
    <w:sdtEndPr/>
    <w:sdtContent>
      <w:p w14:paraId="71D30074" w14:textId="77777777" w:rsidR="00E014C1" w:rsidRDefault="00E014C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FB1">
          <w:rPr>
            <w:noProof/>
          </w:rPr>
          <w:t>2</w:t>
        </w:r>
        <w:r>
          <w:fldChar w:fldCharType="end"/>
        </w:r>
      </w:p>
    </w:sdtContent>
  </w:sdt>
  <w:p w14:paraId="46C547F8" w14:textId="77777777" w:rsidR="00E014C1" w:rsidRDefault="00E014C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0466CC"/>
    <w:multiLevelType w:val="multilevel"/>
    <w:tmpl w:val="0B10B1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146B30"/>
    <w:rsid w:val="00187A3D"/>
    <w:rsid w:val="001B4672"/>
    <w:rsid w:val="001E7FB1"/>
    <w:rsid w:val="003222B4"/>
    <w:rsid w:val="004476DD"/>
    <w:rsid w:val="00582BC7"/>
    <w:rsid w:val="00597EE8"/>
    <w:rsid w:val="005B3698"/>
    <w:rsid w:val="005F495C"/>
    <w:rsid w:val="008354D5"/>
    <w:rsid w:val="00842CCB"/>
    <w:rsid w:val="0089303E"/>
    <w:rsid w:val="00894D6F"/>
    <w:rsid w:val="00922CD4"/>
    <w:rsid w:val="00A12691"/>
    <w:rsid w:val="00AF7D08"/>
    <w:rsid w:val="00B05CD6"/>
    <w:rsid w:val="00C56F56"/>
    <w:rsid w:val="00CA4D3B"/>
    <w:rsid w:val="00DE5FF2"/>
    <w:rsid w:val="00E014C1"/>
    <w:rsid w:val="00E15DA3"/>
    <w:rsid w:val="00E33871"/>
    <w:rsid w:val="00F51622"/>
    <w:rsid w:val="00F7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F2EDB"/>
  <w15:docId w15:val="{109C5509-B005-49E9-837A-0F4277563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customStyle="1" w:styleId="Centered">
    <w:name w:val="Centered"/>
    <w:basedOn w:val="prastasis"/>
    <w:qFormat/>
    <w:rsid w:val="00842CCB"/>
    <w:pPr>
      <w:jc w:val="center"/>
    </w:pPr>
    <w:rPr>
      <w:rFonts w:ascii="Calibri" w:hAnsi="Calibri"/>
      <w:sz w:val="22"/>
      <w:szCs w:val="20"/>
      <w:lang w:eastAsia="pl-PL"/>
    </w:rPr>
  </w:style>
  <w:style w:type="paragraph" w:styleId="Sraopastraipa">
    <w:name w:val="List Paragraph"/>
    <w:basedOn w:val="prastasis"/>
    <w:uiPriority w:val="99"/>
    <w:qFormat/>
    <w:rsid w:val="0089303E"/>
    <w:pPr>
      <w:ind w:left="720"/>
      <w:contextualSpacing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ce0b1fa763624f5597766a480f7fe043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ce0b1fa763624f5597766a480f7fe043</Template>
  <TotalTime>1</TotalTime>
  <Pages>1</Pages>
  <Words>705</Words>
  <Characters>403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Manager>2024-11-28</Manager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KLAIPĖDOS RAJONO SAVIVALDYBĖS TERITORIJOJE GYVENANČIŲ VAIKŲ, UGDOMŲ KLAIPĖDOS MIESTO SAVIVALDYBĖS BIUDŽETINĖSE ŠVIETIMO IR SPORTO ĮSTAIGOSE PAGAL NEFORMALIOJO VAIKŲ ŠVIETIMO PROGRAMAS, VIENO MĖNESIO VIDUTINĖS ATLYGINTINOS ŪKIO LĖŠŲ KAINOS NUSTATYMO</dc:title>
  <dc:subject>T2-414</dc:subject>
  <dc:creator>KLAIPĖDOS MIESTO SAVIVALDYBĖS TARYBA</dc:creator>
  <cp:lastModifiedBy>Skaistė Kliaubienė</cp:lastModifiedBy>
  <cp:revision>2</cp:revision>
  <dcterms:created xsi:type="dcterms:W3CDTF">2026-04-22T10:45:00Z</dcterms:created>
  <dcterms:modified xsi:type="dcterms:W3CDTF">2026-04-22T10:45:00Z</dcterms:modified>
  <cp:category>SPRENDIMAS</cp:category>
</cp:coreProperties>
</file>