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8445B" w14:textId="7D56F43B" w:rsidR="00FF1AA2" w:rsidRPr="00FB48E9" w:rsidRDefault="00FF1AA2" w:rsidP="00FF1AA2">
      <w:pPr>
        <w:jc w:val="center"/>
        <w:rPr>
          <w:b/>
          <w:lang w:eastAsia="lt-LT"/>
        </w:rPr>
      </w:pPr>
      <w:r w:rsidRPr="00FB48E9">
        <w:rPr>
          <w:b/>
          <w:lang w:eastAsia="lt-LT"/>
        </w:rPr>
        <w:t>AIŠKINAMASIS RAŠTAS</w:t>
      </w:r>
    </w:p>
    <w:p w14:paraId="6EB30224" w14:textId="51266294" w:rsidR="00FF1AA2" w:rsidRDefault="00FF1AA2" w:rsidP="00FF1AA2">
      <w:pPr>
        <w:jc w:val="center"/>
        <w:rPr>
          <w:b/>
          <w:caps/>
          <w:lang w:eastAsia="lt-LT"/>
        </w:rPr>
      </w:pPr>
      <w:r w:rsidRPr="00FB48E9">
        <w:rPr>
          <w:b/>
          <w:lang w:eastAsia="lt-LT"/>
        </w:rPr>
        <w:t xml:space="preserve">PRIE </w:t>
      </w:r>
      <w:r w:rsidR="000E6D2F">
        <w:rPr>
          <w:b/>
          <w:lang w:eastAsia="lt-LT"/>
        </w:rPr>
        <w:t xml:space="preserve">KLAIPĖDOS MIESTO </w:t>
      </w:r>
      <w:r w:rsidRPr="00FB48E9">
        <w:rPr>
          <w:b/>
          <w:lang w:eastAsia="lt-LT"/>
        </w:rPr>
        <w:t>SAVIVALDYBĖS TARYBOS SPRENDIMO</w:t>
      </w:r>
      <w:r w:rsidR="00EB156F" w:rsidRPr="00FB48E9">
        <w:rPr>
          <w:b/>
          <w:lang w:eastAsia="lt-LT"/>
        </w:rPr>
        <w:t xml:space="preserve"> </w:t>
      </w:r>
      <w:r w:rsidRPr="00FB48E9">
        <w:rPr>
          <w:b/>
          <w:lang w:eastAsia="lt-LT"/>
        </w:rPr>
        <w:t>„</w:t>
      </w:r>
      <w:r w:rsidRPr="00FB48E9">
        <w:rPr>
          <w:b/>
          <w:caps/>
          <w:lang w:eastAsia="lt-LT"/>
        </w:rPr>
        <w:t xml:space="preserve">DĖL </w:t>
      </w:r>
      <w:r w:rsidR="007637E1" w:rsidRPr="007637E1">
        <w:rPr>
          <w:b/>
          <w:lang w:eastAsia="lt-LT"/>
        </w:rPr>
        <w:t>KLAIPĖDOS MIESTO SAVIVALDYBĖS TARYBOS 202</w:t>
      </w:r>
      <w:r w:rsidR="007637E1">
        <w:rPr>
          <w:b/>
          <w:lang w:eastAsia="lt-LT"/>
        </w:rPr>
        <w:t>4</w:t>
      </w:r>
      <w:r w:rsidR="007637E1" w:rsidRPr="007637E1">
        <w:rPr>
          <w:b/>
          <w:lang w:eastAsia="lt-LT"/>
        </w:rPr>
        <w:t xml:space="preserve"> M. </w:t>
      </w:r>
      <w:r w:rsidR="007637E1">
        <w:rPr>
          <w:b/>
          <w:lang w:eastAsia="lt-LT"/>
        </w:rPr>
        <w:t>LAPKRIČIO</w:t>
      </w:r>
      <w:r w:rsidR="007637E1" w:rsidRPr="007637E1">
        <w:rPr>
          <w:b/>
          <w:lang w:eastAsia="lt-LT"/>
        </w:rPr>
        <w:t xml:space="preserve"> </w:t>
      </w:r>
      <w:r w:rsidR="007637E1">
        <w:rPr>
          <w:b/>
          <w:lang w:eastAsia="lt-LT"/>
        </w:rPr>
        <w:t>28</w:t>
      </w:r>
      <w:r w:rsidR="007637E1" w:rsidRPr="007637E1">
        <w:rPr>
          <w:b/>
          <w:lang w:eastAsia="lt-LT"/>
        </w:rPr>
        <w:t xml:space="preserve"> D. SPRENDIMO NR. T2-4</w:t>
      </w:r>
      <w:r w:rsidR="007637E1">
        <w:rPr>
          <w:b/>
          <w:lang w:eastAsia="lt-LT"/>
        </w:rPr>
        <w:t>14</w:t>
      </w:r>
      <w:r w:rsidR="00DA0D98">
        <w:rPr>
          <w:b/>
          <w:lang w:eastAsia="lt-LT"/>
        </w:rPr>
        <w:t xml:space="preserve"> </w:t>
      </w:r>
      <w:r w:rsidR="007637E1">
        <w:rPr>
          <w:b/>
          <w:lang w:eastAsia="lt-LT"/>
        </w:rPr>
        <w:t xml:space="preserve">„DĖL </w:t>
      </w:r>
      <w:r w:rsidRPr="00FB48E9">
        <w:rPr>
          <w:b/>
          <w:caps/>
          <w:lang w:eastAsia="lt-LT"/>
        </w:rPr>
        <w:t xml:space="preserve">kLAIPĖDOS RAJONO SAVIVALDYBĖS TERITORIJOJE GYVENANČIŲ VAIKŲ, UGDOMŲ KLAIPĖDOS MIESTO SAVIVALDYBĖS BIUDŽETINĖSE ŠVIETIMO ir sporto ĮSTAIGOSE PAGAL </w:t>
      </w:r>
      <w:r w:rsidRPr="00FB48E9">
        <w:rPr>
          <w:b/>
          <w:lang w:eastAsia="lt-LT"/>
        </w:rPr>
        <w:t>NEFORMALIOJO VAIKŲ ŠVIETIMO PROGRAMAS</w:t>
      </w:r>
      <w:r w:rsidRPr="00FB48E9">
        <w:rPr>
          <w:b/>
          <w:caps/>
          <w:lang w:eastAsia="lt-LT"/>
        </w:rPr>
        <w:t>, vieno mėnesio vidutinės atlygintinos ūkio lėšų kainos nustatymo“</w:t>
      </w:r>
      <w:r w:rsidR="00EB156F" w:rsidRPr="00FB48E9">
        <w:rPr>
          <w:b/>
          <w:caps/>
          <w:lang w:eastAsia="lt-LT"/>
        </w:rPr>
        <w:t xml:space="preserve"> PAKEITIMO“ </w:t>
      </w:r>
      <w:r w:rsidR="00780918" w:rsidRPr="00FB48E9">
        <w:rPr>
          <w:b/>
          <w:caps/>
          <w:lang w:eastAsia="lt-LT"/>
        </w:rPr>
        <w:t>PROJEKTO</w:t>
      </w:r>
    </w:p>
    <w:p w14:paraId="5D2AB4E8" w14:textId="77777777" w:rsidR="005C0923" w:rsidRPr="00FB48E9" w:rsidRDefault="005C0923" w:rsidP="00FF1AA2">
      <w:pPr>
        <w:jc w:val="center"/>
        <w:rPr>
          <w:lang w:eastAsia="lt-LT"/>
        </w:rPr>
      </w:pPr>
    </w:p>
    <w:p w14:paraId="5EC95819" w14:textId="77777777" w:rsidR="00477539" w:rsidRPr="00EB156F" w:rsidRDefault="00477539" w:rsidP="00FF1AA2">
      <w:pPr>
        <w:jc w:val="center"/>
        <w:rPr>
          <w:b/>
          <w:color w:val="0070C0"/>
          <w:lang w:eastAsia="lt-LT"/>
        </w:rPr>
      </w:pPr>
    </w:p>
    <w:p w14:paraId="3997A3D6" w14:textId="45475302" w:rsidR="00FF1AA2" w:rsidRDefault="00EE3E43" w:rsidP="00FF1AA2">
      <w:pPr>
        <w:numPr>
          <w:ilvl w:val="0"/>
          <w:numId w:val="2"/>
        </w:numPr>
        <w:ind w:left="993" w:hanging="284"/>
        <w:contextualSpacing/>
        <w:jc w:val="both"/>
        <w:rPr>
          <w:b/>
          <w:lang w:eastAsia="lt-LT"/>
        </w:rPr>
      </w:pPr>
      <w:r>
        <w:rPr>
          <w:b/>
          <w:lang w:eastAsia="lt-LT"/>
        </w:rPr>
        <w:t>Sprendimo</w:t>
      </w:r>
      <w:r w:rsidR="00FF1AA2" w:rsidRPr="0014403B">
        <w:rPr>
          <w:b/>
          <w:lang w:eastAsia="lt-LT"/>
        </w:rPr>
        <w:t xml:space="preserve"> projekto tikslas ir uždaviniai.</w:t>
      </w:r>
    </w:p>
    <w:p w14:paraId="149C750B" w14:textId="77777777" w:rsidR="00EE5647" w:rsidRDefault="008934DF" w:rsidP="00A412F1">
      <w:pPr>
        <w:ind w:firstLine="709"/>
        <w:jc w:val="both"/>
        <w:rPr>
          <w:lang w:eastAsia="lt-LT"/>
        </w:rPr>
      </w:pPr>
      <w:r w:rsidRPr="006E5CA3">
        <w:t>Sprendimo projekto tikslas</w:t>
      </w:r>
      <w:r w:rsidR="00CF0E3E">
        <w:t xml:space="preserve"> –</w:t>
      </w:r>
      <w:r w:rsidRPr="006E5CA3">
        <w:t xml:space="preserve"> pakeisti vieno mėnesio vidutinę atlygintiną ūkio lėšų kainą už vieną </w:t>
      </w:r>
      <w:r w:rsidR="00F3651D">
        <w:t>vaiką</w:t>
      </w:r>
      <w:r w:rsidRPr="006E5CA3">
        <w:t>, besimokantį</w:t>
      </w:r>
      <w:r w:rsidR="00F3651D">
        <w:t xml:space="preserve">, </w:t>
      </w:r>
      <w:r w:rsidR="00F3651D" w:rsidRPr="00043E23">
        <w:rPr>
          <w:lang w:eastAsia="lt-LT"/>
        </w:rPr>
        <w:t>Klaipėdos miesto savivaldybės biudžetinėse švietimo ar sporto įstaigose pagal neformaliojo vaikų švietimo programas (toliau –</w:t>
      </w:r>
      <w:r w:rsidR="00F3651D">
        <w:rPr>
          <w:lang w:eastAsia="lt-LT"/>
        </w:rPr>
        <w:t xml:space="preserve"> </w:t>
      </w:r>
      <w:r w:rsidR="00F3651D" w:rsidRPr="00043E23">
        <w:rPr>
          <w:lang w:eastAsia="lt-LT"/>
        </w:rPr>
        <w:t>Neformaliojo vaikų švietimo įstaigos)</w:t>
      </w:r>
      <w:r w:rsidR="00CF0E3E">
        <w:rPr>
          <w:lang w:eastAsia="lt-LT"/>
        </w:rPr>
        <w:t xml:space="preserve">, atsižvelgiant į </w:t>
      </w:r>
      <w:r w:rsidR="00A452F6">
        <w:rPr>
          <w:lang w:eastAsia="lt-LT"/>
        </w:rPr>
        <w:t xml:space="preserve">2024 m. nustatytą </w:t>
      </w:r>
      <w:r w:rsidR="00CF0E3E">
        <w:rPr>
          <w:lang w:eastAsia="lt-LT"/>
        </w:rPr>
        <w:t>ūkio išlaidų vienam vaikui vidurkį</w:t>
      </w:r>
      <w:r w:rsidR="00EE5647">
        <w:rPr>
          <w:lang w:eastAsia="lt-LT"/>
        </w:rPr>
        <w:t xml:space="preserve">. </w:t>
      </w:r>
    </w:p>
    <w:p w14:paraId="5F192B39" w14:textId="07CA94B2" w:rsidR="008934DF" w:rsidRPr="00627813" w:rsidRDefault="00EE5647" w:rsidP="00A412F1">
      <w:pPr>
        <w:ind w:firstLine="709"/>
        <w:jc w:val="both"/>
      </w:pPr>
      <w:r w:rsidRPr="00627813">
        <w:rPr>
          <w:lang w:eastAsia="lt-LT"/>
        </w:rPr>
        <w:t>Šiuo sprendimo projektu s</w:t>
      </w:r>
      <w:r w:rsidR="00A412F1" w:rsidRPr="00627813">
        <w:rPr>
          <w:lang w:eastAsia="lt-LT"/>
        </w:rPr>
        <w:t>iūlome</w:t>
      </w:r>
      <w:r w:rsidR="00A452F6" w:rsidRPr="00627813">
        <w:rPr>
          <w:lang w:eastAsia="lt-LT"/>
        </w:rPr>
        <w:t xml:space="preserve"> nustatyti:</w:t>
      </w:r>
      <w:r w:rsidR="00A412F1" w:rsidRPr="00627813">
        <w:rPr>
          <w:lang w:eastAsia="lt-LT"/>
        </w:rPr>
        <w:t xml:space="preserve"> </w:t>
      </w:r>
      <w:r w:rsidR="00627813" w:rsidRPr="00627813">
        <w:rPr>
          <w:lang w:eastAsia="lt-LT"/>
        </w:rPr>
        <w:t xml:space="preserve">neformaliojo vaikų </w:t>
      </w:r>
      <w:r w:rsidR="00A412F1" w:rsidRPr="00627813">
        <w:rPr>
          <w:lang w:eastAsia="lt-LT"/>
        </w:rPr>
        <w:t xml:space="preserve">švietimo </w:t>
      </w:r>
      <w:r w:rsidR="00627813" w:rsidRPr="00627813">
        <w:rPr>
          <w:lang w:eastAsia="lt-LT"/>
        </w:rPr>
        <w:t>mokykloms</w:t>
      </w:r>
      <w:r w:rsidR="00A412F1" w:rsidRPr="00627813">
        <w:rPr>
          <w:lang w:eastAsia="lt-LT"/>
        </w:rPr>
        <w:t xml:space="preserve"> </w:t>
      </w:r>
      <w:r w:rsidR="00627813">
        <w:t>313</w:t>
      </w:r>
      <w:r w:rsidR="00627813" w:rsidRPr="00627813">
        <w:t xml:space="preserve"> </w:t>
      </w:r>
      <w:r w:rsidR="008934DF" w:rsidRPr="00627813">
        <w:t>Eur (buvo nustatyta</w:t>
      </w:r>
      <w:r w:rsidR="00A412F1" w:rsidRPr="00627813">
        <w:t xml:space="preserve"> </w:t>
      </w:r>
      <w:r w:rsidR="00627813">
        <w:t>269</w:t>
      </w:r>
      <w:r w:rsidR="008934DF" w:rsidRPr="00627813">
        <w:t xml:space="preserve"> Eur), tai sudaro </w:t>
      </w:r>
      <w:r w:rsidR="00627813">
        <w:t>16</w:t>
      </w:r>
      <w:r w:rsidR="008934DF" w:rsidRPr="00627813">
        <w:t xml:space="preserve"> proc. augimą</w:t>
      </w:r>
      <w:r w:rsidR="00A412F1" w:rsidRPr="00627813">
        <w:t xml:space="preserve"> ir sporto </w:t>
      </w:r>
      <w:r w:rsidR="00627813">
        <w:t xml:space="preserve">neformaliojo vaikų švietimo </w:t>
      </w:r>
      <w:r w:rsidR="00A412F1" w:rsidRPr="00627813">
        <w:t>įstaigoms</w:t>
      </w:r>
      <w:r w:rsidR="004F4A72">
        <w:t xml:space="preserve"> 208</w:t>
      </w:r>
      <w:r w:rsidR="00A412F1" w:rsidRPr="00627813">
        <w:t xml:space="preserve">  Eur (buvo nustatyta </w:t>
      </w:r>
      <w:r w:rsidR="004F4A72">
        <w:t>159</w:t>
      </w:r>
      <w:r w:rsidR="00A412F1" w:rsidRPr="00627813">
        <w:t xml:space="preserve"> Eur), tai sudaro </w:t>
      </w:r>
      <w:r w:rsidR="004F4A72">
        <w:t>31</w:t>
      </w:r>
      <w:r w:rsidR="00A412F1" w:rsidRPr="00627813">
        <w:t xml:space="preserve"> proc. augimą</w:t>
      </w:r>
      <w:r w:rsidR="00C81A29">
        <w:t>.</w:t>
      </w:r>
    </w:p>
    <w:p w14:paraId="639C0EA2" w14:textId="6B2AED7E" w:rsidR="008934DF" w:rsidRPr="008E6583" w:rsidRDefault="008934DF" w:rsidP="00A412F1">
      <w:pPr>
        <w:ind w:firstLine="709"/>
        <w:jc w:val="both"/>
        <w:rPr>
          <w:bCs/>
          <w:lang w:val="en-US"/>
        </w:rPr>
      </w:pPr>
      <w:r w:rsidRPr="008E6583">
        <w:rPr>
          <w:bCs/>
        </w:rPr>
        <w:t xml:space="preserve">Sprendimo projekto uždavinys – sumažinti Klaipėdos miesto savivaldybės mokestinę naštą už Klaipėdos miesto savivaldybės </w:t>
      </w:r>
      <w:r w:rsidR="00A452F6" w:rsidRPr="00043E23">
        <w:rPr>
          <w:lang w:eastAsia="lt-LT"/>
        </w:rPr>
        <w:t>Neformaliojo vaikų švietimo įstaig</w:t>
      </w:r>
      <w:r w:rsidR="00EE5647">
        <w:rPr>
          <w:lang w:eastAsia="lt-LT"/>
        </w:rPr>
        <w:t>a</w:t>
      </w:r>
      <w:r w:rsidR="00A452F6" w:rsidRPr="00043E23">
        <w:rPr>
          <w:lang w:eastAsia="lt-LT"/>
        </w:rPr>
        <w:t>s</w:t>
      </w:r>
      <w:r w:rsidR="00A452F6" w:rsidRPr="008E6583">
        <w:rPr>
          <w:bCs/>
        </w:rPr>
        <w:t xml:space="preserve"> </w:t>
      </w:r>
      <w:r w:rsidRPr="008E6583">
        <w:rPr>
          <w:bCs/>
        </w:rPr>
        <w:t xml:space="preserve">lankančius Klaipėdos rajono savivaldybės </w:t>
      </w:r>
      <w:r w:rsidR="00EE5647">
        <w:rPr>
          <w:bCs/>
        </w:rPr>
        <w:t>vaikus</w:t>
      </w:r>
      <w:r w:rsidRPr="008E6583">
        <w:rPr>
          <w:bCs/>
        </w:rPr>
        <w:t>.</w:t>
      </w:r>
    </w:p>
    <w:p w14:paraId="20D2ACB9" w14:textId="77777777" w:rsidR="00FF1AA2" w:rsidRPr="003958BB" w:rsidRDefault="00FF1AA2" w:rsidP="00FF1AA2">
      <w:pPr>
        <w:tabs>
          <w:tab w:val="left" w:pos="5070"/>
          <w:tab w:val="left" w:pos="5366"/>
          <w:tab w:val="left" w:pos="6771"/>
          <w:tab w:val="left" w:pos="7363"/>
        </w:tabs>
        <w:jc w:val="both"/>
        <w:rPr>
          <w:b/>
          <w:lang w:eastAsia="lt-LT"/>
        </w:rPr>
      </w:pPr>
      <w:r w:rsidRPr="00EB156F">
        <w:rPr>
          <w:b/>
          <w:color w:val="0070C0"/>
          <w:lang w:eastAsia="lt-LT"/>
        </w:rPr>
        <w:t xml:space="preserve">           </w:t>
      </w:r>
      <w:r w:rsidRPr="003958BB">
        <w:rPr>
          <w:b/>
          <w:lang w:eastAsia="lt-LT"/>
        </w:rPr>
        <w:t>2. Projekte aptartų klausimų teisinis reglamentavimas.</w:t>
      </w:r>
    </w:p>
    <w:p w14:paraId="4D38FD10" w14:textId="07375B86" w:rsidR="00FF1AA2" w:rsidRDefault="00FF1AA2" w:rsidP="00FF1AA2">
      <w:pPr>
        <w:tabs>
          <w:tab w:val="left" w:pos="5070"/>
          <w:tab w:val="left" w:pos="5366"/>
          <w:tab w:val="left" w:pos="6771"/>
          <w:tab w:val="left" w:pos="7363"/>
        </w:tabs>
        <w:ind w:firstLine="644"/>
        <w:contextualSpacing/>
        <w:jc w:val="both"/>
        <w:rPr>
          <w:color w:val="0070C0"/>
          <w:lang w:eastAsia="lt-LT"/>
        </w:rPr>
      </w:pPr>
      <w:r w:rsidRPr="003958BB">
        <w:rPr>
          <w:lang w:eastAsia="lt-LT"/>
        </w:rPr>
        <w:t xml:space="preserve"> </w:t>
      </w:r>
      <w:r w:rsidR="00CB3B3D">
        <w:rPr>
          <w:lang w:eastAsia="lt-LT"/>
        </w:rPr>
        <w:t xml:space="preserve">Atsiskaitymai </w:t>
      </w:r>
      <w:r w:rsidR="0070036E">
        <w:rPr>
          <w:lang w:eastAsia="lt-LT"/>
        </w:rPr>
        <w:t xml:space="preserve">tarp Klaipėdos miesto ir Klaipėdos rajono savivaldybių vykdomi vadovaujantis 2025 m. sausio 13 d. Nr. J9-43 sutartimi, pagal kurią Klaipėdos rajono savivaldybė kompensuoja </w:t>
      </w:r>
      <w:r w:rsidR="00AA22D7">
        <w:rPr>
          <w:lang w:eastAsia="lt-LT"/>
        </w:rPr>
        <w:t xml:space="preserve">ūkio išlaidas už Klaipėdos rajono savivaldybės teritorijoje gyvenančius </w:t>
      </w:r>
      <w:r w:rsidR="00D2266B">
        <w:rPr>
          <w:lang w:eastAsia="lt-LT"/>
        </w:rPr>
        <w:t>vaikus</w:t>
      </w:r>
      <w:r w:rsidR="00AA22D7">
        <w:rPr>
          <w:lang w:eastAsia="lt-LT"/>
        </w:rPr>
        <w:t xml:space="preserve">, besimokančius </w:t>
      </w:r>
      <w:r w:rsidR="00CC7299">
        <w:rPr>
          <w:lang w:eastAsia="lt-LT"/>
        </w:rPr>
        <w:t>Klaipėdos miesto savivaldybės biudžetinėse švietimo ir sporto įstaigose pagal neformaliojo vaikų švietimo programas</w:t>
      </w:r>
      <w:r w:rsidR="00681807">
        <w:rPr>
          <w:lang w:eastAsia="lt-LT"/>
        </w:rPr>
        <w:t>,</w:t>
      </w:r>
      <w:r w:rsidR="00CC7299">
        <w:rPr>
          <w:lang w:eastAsia="lt-LT"/>
        </w:rPr>
        <w:t xml:space="preserve"> už visus kalendorinius metus.</w:t>
      </w:r>
    </w:p>
    <w:p w14:paraId="1E513012" w14:textId="4C5C127E" w:rsidR="00FF1AA2" w:rsidRPr="0014403B" w:rsidRDefault="00FF1AA2" w:rsidP="00FF1AA2">
      <w:pPr>
        <w:ind w:firstLine="709"/>
        <w:jc w:val="both"/>
        <w:rPr>
          <w:b/>
          <w:lang w:eastAsia="lt-LT"/>
        </w:rPr>
      </w:pPr>
      <w:r w:rsidRPr="00D44DF7">
        <w:rPr>
          <w:b/>
          <w:lang w:eastAsia="lt-LT"/>
        </w:rPr>
        <w:t xml:space="preserve">3. </w:t>
      </w:r>
      <w:r w:rsidRPr="0014403B">
        <w:rPr>
          <w:b/>
          <w:lang w:eastAsia="lt-LT"/>
        </w:rPr>
        <w:t xml:space="preserve">Siūlomos naujos teisinio reglamentavimo nuostatos ir </w:t>
      </w:r>
      <w:r w:rsidR="00BC027A">
        <w:rPr>
          <w:b/>
          <w:lang w:eastAsia="lt-LT"/>
        </w:rPr>
        <w:t xml:space="preserve">laukiami </w:t>
      </w:r>
      <w:r w:rsidRPr="0014403B">
        <w:rPr>
          <w:b/>
          <w:lang w:eastAsia="lt-LT"/>
        </w:rPr>
        <w:t>rezultat</w:t>
      </w:r>
      <w:r w:rsidR="00BC027A">
        <w:rPr>
          <w:b/>
          <w:lang w:eastAsia="lt-LT"/>
        </w:rPr>
        <w:t>ai</w:t>
      </w:r>
      <w:r w:rsidRPr="0014403B">
        <w:rPr>
          <w:b/>
          <w:lang w:eastAsia="lt-LT"/>
        </w:rPr>
        <w:t>.</w:t>
      </w:r>
    </w:p>
    <w:p w14:paraId="0BF8E35C" w14:textId="025B2682" w:rsidR="00EC6F52" w:rsidRPr="00CF286E" w:rsidRDefault="00CF286E" w:rsidP="00FF1AA2">
      <w:pPr>
        <w:ind w:firstLine="709"/>
        <w:jc w:val="both"/>
        <w:rPr>
          <w:b/>
          <w:color w:val="0070C0"/>
          <w:lang w:eastAsia="lt-LT"/>
        </w:rPr>
      </w:pPr>
      <w:r>
        <w:rPr>
          <w:lang w:eastAsia="lt-LT"/>
        </w:rPr>
        <w:t>Padi</w:t>
      </w:r>
      <w:r w:rsidR="003366E5">
        <w:rPr>
          <w:lang w:eastAsia="lt-LT"/>
        </w:rPr>
        <w:t>dinus</w:t>
      </w:r>
      <w:r>
        <w:rPr>
          <w:lang w:eastAsia="lt-LT"/>
        </w:rPr>
        <w:t xml:space="preserve"> </w:t>
      </w:r>
      <w:r w:rsidR="00FF1AA2" w:rsidRPr="00801681">
        <w:rPr>
          <w:lang w:eastAsia="lt-LT"/>
        </w:rPr>
        <w:t>vieno mėnesio vidutinę atlygintiną ūkio lėšų kainą už vieną vaiką, besimokantį Klaipėdos miesto savivaldybės biudžetinėse Neformaliojo vaikų švietimo įstaigose, sumažėtų Klaipėdos miesto savivaldybės finansinė našta už Klaipėdos miesto savivaldybės Neformaliojo vaikų švietimo įstaigas lankančius Klaipėdos rajono savivaldybės vaikus.</w:t>
      </w:r>
      <w:r w:rsidR="00EC6F52">
        <w:rPr>
          <w:lang w:eastAsia="lt-LT"/>
        </w:rPr>
        <w:t xml:space="preserve"> </w:t>
      </w:r>
    </w:p>
    <w:p w14:paraId="4B64B62C" w14:textId="77777777" w:rsidR="00FF1AA2" w:rsidRPr="00D44DF7" w:rsidRDefault="00FF1AA2" w:rsidP="00FF1AA2">
      <w:pPr>
        <w:ind w:firstLine="709"/>
        <w:jc w:val="both"/>
        <w:rPr>
          <w:b/>
          <w:lang w:eastAsia="lt-LT"/>
        </w:rPr>
      </w:pPr>
      <w:r w:rsidRPr="00D44DF7">
        <w:rPr>
          <w:b/>
          <w:lang w:eastAsia="lt-LT"/>
        </w:rPr>
        <w:t>4. Numatomo teisinio reguliavimo poveikio vertinimas.</w:t>
      </w:r>
    </w:p>
    <w:p w14:paraId="71AD82EF" w14:textId="77777777" w:rsidR="00FF1AA2" w:rsidRPr="00D44DF7" w:rsidRDefault="00FF1AA2" w:rsidP="00FF1AA2">
      <w:pPr>
        <w:ind w:left="1276" w:hanging="567"/>
        <w:contextualSpacing/>
        <w:jc w:val="both"/>
        <w:rPr>
          <w:bCs/>
          <w:lang w:eastAsia="lt-LT"/>
        </w:rPr>
      </w:pPr>
      <w:r w:rsidRPr="00D44DF7">
        <w:rPr>
          <w:bCs/>
          <w:lang w:eastAsia="lt-LT"/>
        </w:rPr>
        <w:t>Neigiamų pasekmių nenumatoma.</w:t>
      </w:r>
    </w:p>
    <w:p w14:paraId="2884F992" w14:textId="77777777" w:rsidR="00FF1AA2" w:rsidRPr="00D44DF7" w:rsidRDefault="00FF1AA2" w:rsidP="00FF1AA2">
      <w:pPr>
        <w:ind w:left="142" w:firstLine="567"/>
        <w:contextualSpacing/>
        <w:jc w:val="both"/>
        <w:rPr>
          <w:b/>
          <w:bCs/>
          <w:lang w:eastAsia="lt-LT"/>
        </w:rPr>
      </w:pPr>
      <w:r w:rsidRPr="00D44DF7">
        <w:rPr>
          <w:b/>
          <w:bCs/>
          <w:lang w:eastAsia="lt-LT"/>
        </w:rPr>
        <w:t>5. Projektui įgyvendinti reikalingas kitų teisės aktų keitimas, naujų teisės aktų priėmimas.</w:t>
      </w:r>
    </w:p>
    <w:p w14:paraId="10671B80" w14:textId="77777777" w:rsidR="00FF1AA2" w:rsidRPr="00D44DF7" w:rsidRDefault="00FF1AA2" w:rsidP="00FF1AA2">
      <w:pPr>
        <w:ind w:left="142" w:firstLine="567"/>
        <w:contextualSpacing/>
        <w:jc w:val="both"/>
        <w:rPr>
          <w:bCs/>
          <w:lang w:eastAsia="lt-LT"/>
        </w:rPr>
      </w:pPr>
      <w:r w:rsidRPr="00D44DF7">
        <w:rPr>
          <w:bCs/>
          <w:lang w:eastAsia="lt-LT"/>
        </w:rPr>
        <w:t>Nereikės.</w:t>
      </w:r>
    </w:p>
    <w:p w14:paraId="5E96BF96" w14:textId="77777777" w:rsidR="00FF1AA2" w:rsidRPr="007F543F" w:rsidRDefault="00FF1AA2" w:rsidP="00FF1AA2">
      <w:pPr>
        <w:tabs>
          <w:tab w:val="left" w:pos="1276"/>
        </w:tabs>
        <w:ind w:firstLine="709"/>
        <w:jc w:val="both"/>
        <w:rPr>
          <w:b/>
          <w:bCs/>
          <w:lang w:eastAsia="lt-LT"/>
        </w:rPr>
      </w:pPr>
      <w:r w:rsidRPr="007F543F">
        <w:rPr>
          <w:b/>
          <w:bCs/>
          <w:lang w:eastAsia="lt-LT"/>
        </w:rPr>
        <w:t xml:space="preserve">6. </w:t>
      </w:r>
      <w:r w:rsidRPr="007F543F">
        <w:rPr>
          <w:b/>
          <w:lang w:eastAsia="lt-LT"/>
        </w:rPr>
        <w:t>Biudžeto lėšų poreikis projektui įgyvendinti, lėšų sutaupymo galimybės įgyvendinant projektą, finansavimo šaltiniai.</w:t>
      </w:r>
    </w:p>
    <w:p w14:paraId="16BBF168" w14:textId="33691DC2" w:rsidR="00A0344B" w:rsidRDefault="00FF1AA2" w:rsidP="00A0344B">
      <w:pPr>
        <w:ind w:firstLine="709"/>
        <w:jc w:val="both"/>
        <w:rPr>
          <w:lang w:eastAsia="lt-LT"/>
        </w:rPr>
      </w:pPr>
      <w:r w:rsidRPr="007F543F">
        <w:rPr>
          <w:lang w:eastAsia="lt-LT"/>
        </w:rPr>
        <w:t>Klaipėdos miesto savivaldybės Neformaliojo vaikų švietimo įstaigose 202</w:t>
      </w:r>
      <w:r w:rsidR="0098032A" w:rsidRPr="007F543F">
        <w:rPr>
          <w:lang w:eastAsia="lt-LT"/>
        </w:rPr>
        <w:t>5</w:t>
      </w:r>
      <w:r w:rsidRPr="007F543F">
        <w:rPr>
          <w:lang w:eastAsia="lt-LT"/>
        </w:rPr>
        <w:t xml:space="preserve"> m. buvo</w:t>
      </w:r>
      <w:r w:rsidR="00D2266B">
        <w:rPr>
          <w:lang w:eastAsia="lt-LT"/>
        </w:rPr>
        <w:t xml:space="preserve"> ugdoma vidutiniškai </w:t>
      </w:r>
      <w:r w:rsidRPr="007F543F">
        <w:rPr>
          <w:lang w:eastAsia="lt-LT"/>
        </w:rPr>
        <w:t xml:space="preserve"> </w:t>
      </w:r>
      <w:r w:rsidR="007F543F" w:rsidRPr="007F543F">
        <w:rPr>
          <w:lang w:eastAsia="lt-LT"/>
        </w:rPr>
        <w:t>9</w:t>
      </w:r>
      <w:r w:rsidR="00200ED1">
        <w:rPr>
          <w:lang w:eastAsia="lt-LT"/>
        </w:rPr>
        <w:t xml:space="preserve"> </w:t>
      </w:r>
      <w:r w:rsidR="007F543F" w:rsidRPr="007F543F">
        <w:rPr>
          <w:lang w:eastAsia="lt-LT"/>
        </w:rPr>
        <w:t>167</w:t>
      </w:r>
      <w:r w:rsidRPr="007F543F">
        <w:rPr>
          <w:lang w:eastAsia="lt-LT"/>
        </w:rPr>
        <w:t xml:space="preserve"> vaikai, iš jų: sporto įstaigose </w:t>
      </w:r>
      <w:r w:rsidR="007F543F" w:rsidRPr="007F543F">
        <w:rPr>
          <w:lang w:eastAsia="lt-LT"/>
        </w:rPr>
        <w:t>3</w:t>
      </w:r>
      <w:r w:rsidR="00200ED1">
        <w:rPr>
          <w:lang w:eastAsia="lt-LT"/>
        </w:rPr>
        <w:t xml:space="preserve"> </w:t>
      </w:r>
      <w:r w:rsidR="007F543F" w:rsidRPr="007F543F">
        <w:rPr>
          <w:lang w:eastAsia="lt-LT"/>
        </w:rPr>
        <w:t>146</w:t>
      </w:r>
      <w:r w:rsidRPr="007F543F">
        <w:rPr>
          <w:lang w:eastAsia="lt-LT"/>
        </w:rPr>
        <w:t xml:space="preserve"> vaikai,  neformaliojo vaikų švietimo</w:t>
      </w:r>
      <w:r w:rsidR="009A3B38">
        <w:rPr>
          <w:lang w:eastAsia="lt-LT"/>
        </w:rPr>
        <w:t xml:space="preserve"> </w:t>
      </w:r>
      <w:r w:rsidRPr="007F543F">
        <w:rPr>
          <w:lang w:eastAsia="lt-LT"/>
        </w:rPr>
        <w:t>mokyklose</w:t>
      </w:r>
      <w:r w:rsidR="00200ED1">
        <w:rPr>
          <w:lang w:eastAsia="lt-LT"/>
        </w:rPr>
        <w:t xml:space="preserve"> </w:t>
      </w:r>
      <w:r w:rsidRPr="007F543F">
        <w:rPr>
          <w:lang w:eastAsia="lt-LT"/>
        </w:rPr>
        <w:t>1 8</w:t>
      </w:r>
      <w:r w:rsidR="007F543F" w:rsidRPr="007F543F">
        <w:rPr>
          <w:lang w:eastAsia="lt-LT"/>
        </w:rPr>
        <w:t>00</w:t>
      </w:r>
      <w:r w:rsidRPr="007F543F">
        <w:rPr>
          <w:lang w:eastAsia="lt-LT"/>
        </w:rPr>
        <w:t xml:space="preserve"> vaikai, neformaliojo vaikų švietimo centruose </w:t>
      </w:r>
      <w:r w:rsidR="007F543F" w:rsidRPr="007F543F">
        <w:rPr>
          <w:lang w:eastAsia="lt-LT"/>
        </w:rPr>
        <w:t>4 221</w:t>
      </w:r>
      <w:r w:rsidRPr="007F543F">
        <w:rPr>
          <w:lang w:eastAsia="lt-LT"/>
        </w:rPr>
        <w:t xml:space="preserve"> vaikai. </w:t>
      </w:r>
      <w:r w:rsidR="00B04DF0">
        <w:rPr>
          <w:lang w:eastAsia="lt-LT"/>
        </w:rPr>
        <w:t xml:space="preserve">Lyginant su 2023 m. spalio 1 d. gautais duomenimis </w:t>
      </w:r>
      <w:r w:rsidR="00D2266B">
        <w:rPr>
          <w:lang w:eastAsia="lt-LT"/>
        </w:rPr>
        <w:t xml:space="preserve">vidutinis </w:t>
      </w:r>
      <w:r w:rsidR="00B04DF0">
        <w:rPr>
          <w:lang w:eastAsia="lt-LT"/>
        </w:rPr>
        <w:t xml:space="preserve">vaikų skaičius padidėjo 1398. </w:t>
      </w:r>
      <w:r w:rsidRPr="007F543F">
        <w:rPr>
          <w:lang w:eastAsia="lt-LT"/>
        </w:rPr>
        <w:t>Klaipėdos miesto savivaldybės biudžeto</w:t>
      </w:r>
      <w:r w:rsidR="00B04DF0">
        <w:rPr>
          <w:lang w:eastAsia="lt-LT"/>
        </w:rPr>
        <w:t xml:space="preserve"> </w:t>
      </w:r>
      <w:r w:rsidR="00B04DF0" w:rsidRPr="007F543F">
        <w:rPr>
          <w:lang w:eastAsia="lt-LT"/>
        </w:rPr>
        <w:t>(</w:t>
      </w:r>
      <w:r w:rsidR="00B04DF0">
        <w:rPr>
          <w:lang w:eastAsia="lt-LT"/>
        </w:rPr>
        <w:t>SB</w:t>
      </w:r>
      <w:r w:rsidR="00B04DF0" w:rsidRPr="007F543F">
        <w:rPr>
          <w:lang w:eastAsia="lt-LT"/>
        </w:rPr>
        <w:t>)</w:t>
      </w:r>
      <w:r w:rsidR="00B04DF0">
        <w:rPr>
          <w:lang w:eastAsia="lt-LT"/>
        </w:rPr>
        <w:t xml:space="preserve"> </w:t>
      </w:r>
      <w:r w:rsidRPr="007F543F">
        <w:rPr>
          <w:lang w:eastAsia="lt-LT"/>
        </w:rPr>
        <w:t>išlaidos Neformaliojo vaikų švietimo įstaigų išlaikymui</w:t>
      </w:r>
      <w:r w:rsidR="003C5E73">
        <w:rPr>
          <w:lang w:eastAsia="lt-LT"/>
        </w:rPr>
        <w:t xml:space="preserve"> </w:t>
      </w:r>
      <w:r w:rsidRPr="007F543F">
        <w:rPr>
          <w:lang w:eastAsia="lt-LT"/>
        </w:rPr>
        <w:t>202</w:t>
      </w:r>
      <w:r w:rsidR="007F543F">
        <w:rPr>
          <w:lang w:eastAsia="lt-LT"/>
        </w:rPr>
        <w:t>5</w:t>
      </w:r>
      <w:r w:rsidRPr="007F543F">
        <w:rPr>
          <w:lang w:eastAsia="lt-LT"/>
        </w:rPr>
        <w:t xml:space="preserve"> metais sudarė </w:t>
      </w:r>
      <w:r w:rsidRPr="0000211A">
        <w:rPr>
          <w:lang w:eastAsia="lt-LT"/>
        </w:rPr>
        <w:t>1</w:t>
      </w:r>
      <w:r w:rsidR="002B5ABD" w:rsidRPr="0000211A">
        <w:rPr>
          <w:lang w:eastAsia="lt-LT"/>
        </w:rPr>
        <w:t>9 904,9</w:t>
      </w:r>
      <w:r w:rsidRPr="0000211A">
        <w:rPr>
          <w:lang w:eastAsia="lt-LT"/>
        </w:rPr>
        <w:t xml:space="preserve"> tūkst.</w:t>
      </w:r>
      <w:r w:rsidR="0024172D" w:rsidRPr="0000211A">
        <w:rPr>
          <w:lang w:eastAsia="lt-LT"/>
        </w:rPr>
        <w:t xml:space="preserve"> Eur</w:t>
      </w:r>
      <w:r w:rsidRPr="0000211A">
        <w:rPr>
          <w:lang w:eastAsia="lt-LT"/>
        </w:rPr>
        <w:t xml:space="preserve">, iš jų: sporto įstaigų </w:t>
      </w:r>
      <w:r w:rsidR="00200ED1" w:rsidRPr="0000211A">
        <w:rPr>
          <w:lang w:eastAsia="lt-LT"/>
        </w:rPr>
        <w:t>7 856,4</w:t>
      </w:r>
      <w:r w:rsidRPr="0000211A">
        <w:rPr>
          <w:lang w:eastAsia="lt-LT"/>
        </w:rPr>
        <w:t xml:space="preserve"> tūkst. </w:t>
      </w:r>
      <w:r w:rsidR="0024172D" w:rsidRPr="0000211A">
        <w:rPr>
          <w:lang w:eastAsia="lt-LT"/>
        </w:rPr>
        <w:t>Eur</w:t>
      </w:r>
      <w:r w:rsidRPr="0000211A">
        <w:rPr>
          <w:lang w:eastAsia="lt-LT"/>
        </w:rPr>
        <w:t xml:space="preserve">, švietimo mokyklų </w:t>
      </w:r>
      <w:r w:rsidR="002B5ABD" w:rsidRPr="0000211A">
        <w:rPr>
          <w:lang w:eastAsia="lt-LT"/>
        </w:rPr>
        <w:t>6 765,9</w:t>
      </w:r>
      <w:r w:rsidRPr="0000211A">
        <w:rPr>
          <w:lang w:eastAsia="lt-LT"/>
        </w:rPr>
        <w:t xml:space="preserve"> tūkst. </w:t>
      </w:r>
      <w:r w:rsidR="0024172D" w:rsidRPr="0000211A">
        <w:rPr>
          <w:lang w:eastAsia="lt-LT"/>
        </w:rPr>
        <w:t>Eur</w:t>
      </w:r>
      <w:r w:rsidRPr="0000211A">
        <w:rPr>
          <w:lang w:eastAsia="lt-LT"/>
        </w:rPr>
        <w:t>, švietimo centrų</w:t>
      </w:r>
      <w:r w:rsidR="00200ED1" w:rsidRPr="0000211A">
        <w:rPr>
          <w:lang w:eastAsia="lt-LT"/>
        </w:rPr>
        <w:t xml:space="preserve"> </w:t>
      </w:r>
      <w:r w:rsidR="009A3B38">
        <w:rPr>
          <w:lang w:eastAsia="lt-LT"/>
        </w:rPr>
        <w:t xml:space="preserve">                   </w:t>
      </w:r>
      <w:r w:rsidR="002B5ABD" w:rsidRPr="0000211A">
        <w:rPr>
          <w:lang w:eastAsia="lt-LT"/>
        </w:rPr>
        <w:t>5 282,6</w:t>
      </w:r>
      <w:r w:rsidRPr="0000211A">
        <w:rPr>
          <w:lang w:eastAsia="lt-LT"/>
        </w:rPr>
        <w:t xml:space="preserve"> tūkst. </w:t>
      </w:r>
      <w:r w:rsidR="0024172D" w:rsidRPr="0000211A">
        <w:rPr>
          <w:lang w:eastAsia="lt-LT"/>
        </w:rPr>
        <w:t>Eur</w:t>
      </w:r>
      <w:r w:rsidRPr="0000211A">
        <w:rPr>
          <w:lang w:eastAsia="lt-LT"/>
        </w:rPr>
        <w:t xml:space="preserve">. Vidutinės </w:t>
      </w:r>
      <w:r w:rsidRPr="00200ED1">
        <w:rPr>
          <w:lang w:eastAsia="lt-LT"/>
        </w:rPr>
        <w:t>išlaidos tenkančios vienam vaikui 202</w:t>
      </w:r>
      <w:r w:rsidR="00200ED1">
        <w:rPr>
          <w:lang w:eastAsia="lt-LT"/>
        </w:rPr>
        <w:t>5</w:t>
      </w:r>
      <w:r w:rsidRPr="00200ED1">
        <w:rPr>
          <w:lang w:eastAsia="lt-LT"/>
        </w:rPr>
        <w:t xml:space="preserve"> kalendoriniams metams sudarė: sporto įstaigose</w:t>
      </w:r>
      <w:r w:rsidR="00F94069">
        <w:rPr>
          <w:lang w:eastAsia="lt-LT"/>
        </w:rPr>
        <w:t xml:space="preserve"> </w:t>
      </w:r>
      <w:r w:rsidR="00200ED1">
        <w:rPr>
          <w:lang w:eastAsia="lt-LT"/>
        </w:rPr>
        <w:t xml:space="preserve">2 </w:t>
      </w:r>
      <w:r w:rsidR="000A4A13">
        <w:rPr>
          <w:lang w:eastAsia="lt-LT"/>
        </w:rPr>
        <w:t>497</w:t>
      </w:r>
      <w:r w:rsidRPr="00200ED1">
        <w:rPr>
          <w:lang w:eastAsia="lt-LT"/>
        </w:rPr>
        <w:t xml:space="preserve"> </w:t>
      </w:r>
      <w:r w:rsidR="00C26737">
        <w:rPr>
          <w:lang w:eastAsia="lt-LT"/>
        </w:rPr>
        <w:t>Eur</w:t>
      </w:r>
      <w:r w:rsidRPr="00200ED1">
        <w:rPr>
          <w:lang w:eastAsia="lt-LT"/>
        </w:rPr>
        <w:t xml:space="preserve"> (vienam mėnesiui</w:t>
      </w:r>
      <w:r w:rsidR="00200ED1">
        <w:rPr>
          <w:lang w:eastAsia="lt-LT"/>
        </w:rPr>
        <w:t xml:space="preserve"> 2</w:t>
      </w:r>
      <w:r w:rsidR="000A4A13">
        <w:rPr>
          <w:lang w:eastAsia="lt-LT"/>
        </w:rPr>
        <w:t>08</w:t>
      </w:r>
      <w:r w:rsidRPr="00200ED1">
        <w:rPr>
          <w:lang w:eastAsia="lt-LT"/>
        </w:rPr>
        <w:t xml:space="preserve"> </w:t>
      </w:r>
      <w:r w:rsidR="00C26737">
        <w:rPr>
          <w:lang w:eastAsia="lt-LT"/>
        </w:rPr>
        <w:t>Eur</w:t>
      </w:r>
      <w:r w:rsidRPr="00200ED1">
        <w:rPr>
          <w:lang w:eastAsia="lt-LT"/>
        </w:rPr>
        <w:t>),</w:t>
      </w:r>
      <w:r w:rsidRPr="00EB156F">
        <w:rPr>
          <w:color w:val="0070C0"/>
          <w:lang w:eastAsia="lt-LT"/>
        </w:rPr>
        <w:t xml:space="preserve"> </w:t>
      </w:r>
      <w:r w:rsidRPr="00C26737">
        <w:rPr>
          <w:lang w:eastAsia="lt-LT"/>
        </w:rPr>
        <w:t>švietimo mokyklose</w:t>
      </w:r>
      <w:r w:rsidR="00200ED1" w:rsidRPr="00C26737">
        <w:rPr>
          <w:lang w:eastAsia="lt-LT"/>
        </w:rPr>
        <w:t xml:space="preserve"> </w:t>
      </w:r>
      <w:r w:rsidRPr="00C26737">
        <w:rPr>
          <w:lang w:eastAsia="lt-LT"/>
        </w:rPr>
        <w:t>3 </w:t>
      </w:r>
      <w:r w:rsidR="0000211A" w:rsidRPr="00C26737">
        <w:rPr>
          <w:lang w:eastAsia="lt-LT"/>
        </w:rPr>
        <w:t>759</w:t>
      </w:r>
      <w:r w:rsidRPr="00C26737">
        <w:rPr>
          <w:lang w:eastAsia="lt-LT"/>
        </w:rPr>
        <w:t xml:space="preserve"> </w:t>
      </w:r>
      <w:r w:rsidR="00C26737" w:rsidRPr="00C26737">
        <w:rPr>
          <w:lang w:eastAsia="lt-LT"/>
        </w:rPr>
        <w:t>Eur</w:t>
      </w:r>
      <w:r w:rsidRPr="00C26737">
        <w:rPr>
          <w:lang w:eastAsia="lt-LT"/>
        </w:rPr>
        <w:t xml:space="preserve"> (vienam mėnesiui </w:t>
      </w:r>
      <w:r w:rsidR="0000211A" w:rsidRPr="00C26737">
        <w:rPr>
          <w:lang w:eastAsia="lt-LT"/>
        </w:rPr>
        <w:t>313</w:t>
      </w:r>
      <w:r w:rsidRPr="00C26737">
        <w:rPr>
          <w:lang w:eastAsia="lt-LT"/>
        </w:rPr>
        <w:t xml:space="preserve"> </w:t>
      </w:r>
      <w:r w:rsidR="00C26737" w:rsidRPr="00C26737">
        <w:rPr>
          <w:lang w:eastAsia="lt-LT"/>
        </w:rPr>
        <w:t>Eur</w:t>
      </w:r>
      <w:r w:rsidRPr="00C26737">
        <w:rPr>
          <w:lang w:eastAsia="lt-LT"/>
        </w:rPr>
        <w:t>), švietimo centruose</w:t>
      </w:r>
      <w:r w:rsidR="003C5E73">
        <w:rPr>
          <w:lang w:eastAsia="lt-LT"/>
        </w:rPr>
        <w:t xml:space="preserve"> nepasikeitė</w:t>
      </w:r>
      <w:r w:rsidRPr="00C26737">
        <w:rPr>
          <w:lang w:eastAsia="lt-LT"/>
        </w:rPr>
        <w:t xml:space="preserve">. </w:t>
      </w:r>
      <w:r w:rsidRPr="00F94069">
        <w:rPr>
          <w:lang w:eastAsia="lt-LT"/>
        </w:rPr>
        <w:t xml:space="preserve">Atliekant skaičiavimus buvo atsižvelgta į </w:t>
      </w:r>
      <w:r w:rsidR="009A3B38">
        <w:rPr>
          <w:lang w:eastAsia="lt-LT"/>
        </w:rPr>
        <w:t xml:space="preserve">        </w:t>
      </w:r>
      <w:r w:rsidRPr="00F94069">
        <w:rPr>
          <w:lang w:eastAsia="lt-LT"/>
        </w:rPr>
        <w:t>202</w:t>
      </w:r>
      <w:r w:rsidR="00F94069" w:rsidRPr="00F94069">
        <w:rPr>
          <w:lang w:eastAsia="lt-LT"/>
        </w:rPr>
        <w:t>5</w:t>
      </w:r>
      <w:r w:rsidRPr="00F94069">
        <w:rPr>
          <w:lang w:eastAsia="lt-LT"/>
        </w:rPr>
        <w:t xml:space="preserve"> metais faktiškai patirtas išlaidas iš Savivaldybės biudžeto</w:t>
      </w:r>
      <w:r w:rsidR="00F94069" w:rsidRPr="00F94069">
        <w:rPr>
          <w:lang w:eastAsia="lt-LT"/>
        </w:rPr>
        <w:t xml:space="preserve"> </w:t>
      </w:r>
      <w:r w:rsidRPr="00F94069">
        <w:rPr>
          <w:lang w:eastAsia="lt-LT"/>
        </w:rPr>
        <w:t xml:space="preserve">už Neformaliojo vaikų švietimo įstaigų pastatų išlaikymą (šias išlaidas sudaro šildymas, apsauga, lietaus nuotekų apmokėjimas, elektra, vanduo, sistemų eksploatacija, paprastasis remontas, ilgalaikio turto nusidėvėjimas), darbuotojams išmokėtus atlyginimus ir kitas išmokas susijusias su darbo užmokesčiu, </w:t>
      </w:r>
      <w:r w:rsidR="00F94069" w:rsidRPr="00F94069">
        <w:rPr>
          <w:lang w:eastAsia="lt-LT"/>
        </w:rPr>
        <w:t>kit</w:t>
      </w:r>
      <w:r w:rsidR="00483C49">
        <w:rPr>
          <w:lang w:eastAsia="lt-LT"/>
        </w:rPr>
        <w:t>a</w:t>
      </w:r>
      <w:r w:rsidR="00F94069" w:rsidRPr="00F94069">
        <w:rPr>
          <w:lang w:eastAsia="lt-LT"/>
        </w:rPr>
        <w:t xml:space="preserve">s </w:t>
      </w:r>
      <w:r w:rsidRPr="00F94069">
        <w:rPr>
          <w:lang w:eastAsia="lt-LT"/>
        </w:rPr>
        <w:t>išlaid</w:t>
      </w:r>
      <w:r w:rsidR="00F94069" w:rsidRPr="00F94069">
        <w:rPr>
          <w:lang w:eastAsia="lt-LT"/>
        </w:rPr>
        <w:t>a</w:t>
      </w:r>
      <w:r w:rsidRPr="00F94069">
        <w:rPr>
          <w:lang w:eastAsia="lt-LT"/>
        </w:rPr>
        <w:t xml:space="preserve">s </w:t>
      </w:r>
      <w:r w:rsidRPr="00F94069">
        <w:rPr>
          <w:lang w:eastAsia="lt-LT"/>
        </w:rPr>
        <w:lastRenderedPageBreak/>
        <w:t>(prekėms, spaudiniams, komandiruotėms, ryšiams, ir kitoms paslaugoms</w:t>
      </w:r>
      <w:r w:rsidR="00F94069" w:rsidRPr="00F94069">
        <w:rPr>
          <w:lang w:eastAsia="lt-LT"/>
        </w:rPr>
        <w:t xml:space="preserve"> susijusioms su veiklos organizavimu</w:t>
      </w:r>
      <w:r w:rsidRPr="00F94069">
        <w:rPr>
          <w:lang w:eastAsia="lt-LT"/>
        </w:rPr>
        <w:t>). Skaičiavimo pagrindimas pridedamas kaip sprendimo projekto rengimo medžiaga.</w:t>
      </w:r>
    </w:p>
    <w:p w14:paraId="46F6BBD8" w14:textId="77777777" w:rsidR="00FF1AA2" w:rsidRPr="00F94069" w:rsidRDefault="00FF1AA2" w:rsidP="00FF1AA2">
      <w:pPr>
        <w:ind w:firstLine="709"/>
        <w:jc w:val="both"/>
        <w:rPr>
          <w:b/>
          <w:bCs/>
          <w:lang w:eastAsia="lt-LT"/>
        </w:rPr>
      </w:pPr>
      <w:r w:rsidRPr="00F94069">
        <w:rPr>
          <w:b/>
          <w:lang w:eastAsia="lt-LT"/>
        </w:rPr>
        <w:t xml:space="preserve">7. </w:t>
      </w:r>
      <w:r w:rsidRPr="00F94069">
        <w:rPr>
          <w:b/>
          <w:bCs/>
          <w:lang w:eastAsia="lt-LT"/>
        </w:rPr>
        <w:t>Sprendimo projekto rengimo metu atlikti vertinimai ir išvados, konsultavimosi su visuomene metu gauti pasiūlymai ir jų motyvuotas vertinimas.</w:t>
      </w:r>
    </w:p>
    <w:p w14:paraId="02911807" w14:textId="75D57A93" w:rsidR="00FF1AA2" w:rsidRPr="003366E5" w:rsidRDefault="003366E5" w:rsidP="002520BF">
      <w:pPr>
        <w:pStyle w:val="Betarp"/>
        <w:ind w:firstLine="709"/>
        <w:jc w:val="both"/>
        <w:rPr>
          <w:bCs/>
        </w:rPr>
      </w:pPr>
      <w:r>
        <w:rPr>
          <w:bCs/>
          <w:lang w:eastAsia="lt-LT"/>
        </w:rPr>
        <w:t>S</w:t>
      </w:r>
      <w:r w:rsidR="00FF1AA2" w:rsidRPr="003366E5">
        <w:rPr>
          <w:bCs/>
          <w:lang w:eastAsia="lt-LT"/>
        </w:rPr>
        <w:t>prendimo projekt</w:t>
      </w:r>
      <w:r>
        <w:rPr>
          <w:bCs/>
          <w:lang w:eastAsia="lt-LT"/>
        </w:rPr>
        <w:t>as dėl</w:t>
      </w:r>
      <w:r w:rsidR="00FF1AA2" w:rsidRPr="003366E5">
        <w:rPr>
          <w:bCs/>
          <w:lang w:eastAsia="lt-LT"/>
        </w:rPr>
        <w:t xml:space="preserve"> </w:t>
      </w:r>
      <w:r w:rsidR="00FF1AA2" w:rsidRPr="003366E5">
        <w:t>vidutinė</w:t>
      </w:r>
      <w:r>
        <w:t>s</w:t>
      </w:r>
      <w:r w:rsidR="00FF1AA2" w:rsidRPr="003366E5">
        <w:t xml:space="preserve"> atlygintin</w:t>
      </w:r>
      <w:r>
        <w:t>os</w:t>
      </w:r>
      <w:r w:rsidR="00FF1AA2" w:rsidRPr="003366E5">
        <w:t xml:space="preserve"> ūkio lėšų kain</w:t>
      </w:r>
      <w:r>
        <w:t>os</w:t>
      </w:r>
      <w:r w:rsidR="00FF1AA2" w:rsidRPr="003366E5">
        <w:t xml:space="preserve"> už vaikus, besimokančius Klaipėdos miesto savivaldybės Neformaliojo vaikų švietimo ir sporto įstaigose,</w:t>
      </w:r>
      <w:r>
        <w:t xml:space="preserve"> </w:t>
      </w:r>
      <w:r w:rsidR="00FF1AA2" w:rsidRPr="003366E5">
        <w:rPr>
          <w:lang w:eastAsia="lt-LT"/>
        </w:rPr>
        <w:t>suderinta</w:t>
      </w:r>
      <w:r>
        <w:rPr>
          <w:lang w:eastAsia="lt-LT"/>
        </w:rPr>
        <w:t>s</w:t>
      </w:r>
      <w:r w:rsidR="00FF1AA2" w:rsidRPr="003366E5">
        <w:rPr>
          <w:bCs/>
          <w:lang w:eastAsia="lt-LT"/>
        </w:rPr>
        <w:t xml:space="preserve"> su Klaipėdos rajono savivaldybe.</w:t>
      </w:r>
    </w:p>
    <w:p w14:paraId="13536DC2" w14:textId="524259F7" w:rsidR="00FF1AA2" w:rsidRDefault="00FF1AA2" w:rsidP="00FF1AA2">
      <w:pPr>
        <w:ind w:firstLine="709"/>
        <w:jc w:val="both"/>
        <w:rPr>
          <w:b/>
          <w:bCs/>
          <w:lang w:eastAsia="lt-LT"/>
        </w:rPr>
      </w:pPr>
      <w:r w:rsidRPr="00F94069">
        <w:rPr>
          <w:b/>
          <w:bCs/>
          <w:lang w:eastAsia="lt-LT"/>
        </w:rPr>
        <w:t>8. Kiti sprendimui priimti reikalingi pagrindimai, skaičiavimai ir paaiškinimai.</w:t>
      </w:r>
    </w:p>
    <w:p w14:paraId="6EFB7F9C" w14:textId="77777777" w:rsidR="00CB3B3D" w:rsidRDefault="00CB3B3D" w:rsidP="00CB3B3D">
      <w:pPr>
        <w:ind w:firstLine="709"/>
        <w:jc w:val="both"/>
        <w:rPr>
          <w:lang w:eastAsia="lt-LT"/>
        </w:rPr>
      </w:pPr>
      <w:r>
        <w:rPr>
          <w:lang w:eastAsia="lt-LT"/>
        </w:rPr>
        <w:t xml:space="preserve">Klaipėdos miesto savivaldybės tarybos 2024 m. lapkričio 28 d. sprendimu Nr. T2-413 pritarta </w:t>
      </w:r>
      <w:r>
        <w:t>Klaipėdos rajono savivaldybės teritorijoje gyvenančių vaikų, ugdomų Klaipėdos miesto savivaldybės biudžetinėse</w:t>
      </w:r>
      <w:r w:rsidRPr="00F27A87">
        <w:t xml:space="preserve"> </w:t>
      </w:r>
      <w:r>
        <w:t xml:space="preserve">švietimo ir sporto įstaigose pagal neformaliojo vaikų švietimo programas, ūkio išlaidų atlyginimo sutarčiai, kurioje 4.2. punktu numatyta </w:t>
      </w:r>
      <w:r w:rsidRPr="00601DAC">
        <w:rPr>
          <w:lang w:eastAsia="lt-LT"/>
        </w:rPr>
        <w:t>kasmet iki birželio 1 dienos peržiūrėti ir Klaipėdos miesto savivaldybės taryboje tvirtinti ūkio lėšų dydį (jeigu ūkio lėšų dydis 1 vaikui pasikeitė daugiau kaip</w:t>
      </w:r>
      <w:r>
        <w:rPr>
          <w:lang w:eastAsia="lt-LT"/>
        </w:rPr>
        <w:t xml:space="preserve"> </w:t>
      </w:r>
      <w:r w:rsidRPr="00601DAC">
        <w:rPr>
          <w:lang w:eastAsia="lt-LT"/>
        </w:rPr>
        <w:t>10 procentų), įvertinus praėjusių kalendorinių metų Klaipėdos miesto savivaldybės Neformaliojo vaikų švietimo įstaigų ūkio išlaidų vienam vaikui vidurkį.</w:t>
      </w:r>
      <w:r>
        <w:rPr>
          <w:lang w:eastAsia="lt-LT"/>
        </w:rPr>
        <w:t xml:space="preserve"> </w:t>
      </w:r>
    </w:p>
    <w:p w14:paraId="56824586" w14:textId="6C2FF8F4" w:rsidR="00CB3B3D" w:rsidRPr="00CB3B3D" w:rsidRDefault="00CB3B3D" w:rsidP="00FF1AA2">
      <w:pPr>
        <w:ind w:firstLine="709"/>
        <w:jc w:val="both"/>
        <w:rPr>
          <w:lang w:eastAsia="lt-LT"/>
        </w:rPr>
      </w:pPr>
      <w:r>
        <w:rPr>
          <w:lang w:eastAsia="lt-LT"/>
        </w:rPr>
        <w:t xml:space="preserve">Planavimo ir analizės skyriaus specialistams atlikus 2025 m. </w:t>
      </w:r>
      <w:r w:rsidRPr="00601DAC">
        <w:rPr>
          <w:lang w:eastAsia="lt-LT"/>
        </w:rPr>
        <w:t>Neformaliojo vaikų švietimo įstaigų ūkio išlaidų</w:t>
      </w:r>
      <w:r>
        <w:rPr>
          <w:lang w:eastAsia="lt-LT"/>
        </w:rPr>
        <w:t xml:space="preserve"> analizę, nustatyta, kad </w:t>
      </w:r>
      <w:r w:rsidRPr="00601DAC">
        <w:rPr>
          <w:lang w:eastAsia="lt-LT"/>
        </w:rPr>
        <w:t xml:space="preserve">ūkio lėšų dydis </w:t>
      </w:r>
      <w:r>
        <w:rPr>
          <w:lang w:eastAsia="lt-LT"/>
        </w:rPr>
        <w:t>vienam</w:t>
      </w:r>
      <w:r w:rsidRPr="00601DAC">
        <w:rPr>
          <w:lang w:eastAsia="lt-LT"/>
        </w:rPr>
        <w:t xml:space="preserve"> vaikui pasikeitė daugiau kaip 10 procentų</w:t>
      </w:r>
      <w:r>
        <w:rPr>
          <w:lang w:eastAsia="lt-LT"/>
        </w:rPr>
        <w:t>.</w:t>
      </w:r>
    </w:p>
    <w:p w14:paraId="24EEB059" w14:textId="77777777" w:rsidR="00744711" w:rsidRPr="00F94069" w:rsidRDefault="00744711" w:rsidP="00744711">
      <w:pPr>
        <w:ind w:firstLine="709"/>
        <w:jc w:val="both"/>
        <w:rPr>
          <w:lang w:eastAsia="lt-LT"/>
        </w:rPr>
      </w:pPr>
      <w:r>
        <w:rPr>
          <w:lang w:eastAsia="lt-LT"/>
        </w:rPr>
        <w:t xml:space="preserve">Klaipėdos rajono savivaldybė 2025 m. pervedė Klaipėdos miesto savivaldybei 7,9 tūkst. Eur už vaikus, ugdomus </w:t>
      </w:r>
      <w:r w:rsidRPr="00801681">
        <w:rPr>
          <w:lang w:eastAsia="lt-LT"/>
        </w:rPr>
        <w:t>Neformaliojo vaikų švietimo įstaigose</w:t>
      </w:r>
      <w:r>
        <w:rPr>
          <w:lang w:eastAsia="lt-LT"/>
        </w:rPr>
        <w:t xml:space="preserve">. Pervesta už 7 vaikus ugdomus </w:t>
      </w:r>
      <w:r w:rsidRPr="009F4D2C">
        <w:t>neformaliojo vaikų švietimo centruose</w:t>
      </w:r>
      <w:r>
        <w:t xml:space="preserve"> ir už 4 vaikus ugdomus </w:t>
      </w:r>
      <w:r w:rsidRPr="009B1D8F">
        <w:t>neformaliojo vaikų švietimo mokyklose</w:t>
      </w:r>
      <w:r>
        <w:t>.</w:t>
      </w:r>
    </w:p>
    <w:p w14:paraId="1FDA9E23" w14:textId="2188C540" w:rsidR="00DA0D98" w:rsidRDefault="00FF1AA2" w:rsidP="00DA0D98">
      <w:pPr>
        <w:ind w:firstLine="709"/>
        <w:jc w:val="both"/>
        <w:rPr>
          <w:bCs/>
          <w:lang w:eastAsia="lt-LT"/>
        </w:rPr>
      </w:pPr>
      <w:r w:rsidRPr="00726F4A">
        <w:rPr>
          <w:bCs/>
          <w:lang w:eastAsia="lt-LT"/>
        </w:rPr>
        <w:t>PRIDEDAMA:</w:t>
      </w:r>
    </w:p>
    <w:p w14:paraId="5949998C" w14:textId="77777777" w:rsidR="004C7B27" w:rsidRPr="00DA0D98" w:rsidRDefault="004C7B27" w:rsidP="004C7B27">
      <w:pPr>
        <w:ind w:firstLine="709"/>
        <w:jc w:val="both"/>
        <w:rPr>
          <w:bCs/>
          <w:lang w:eastAsia="lt-LT"/>
        </w:rPr>
      </w:pPr>
      <w:r>
        <w:rPr>
          <w:bCs/>
          <w:lang w:eastAsia="lt-LT"/>
        </w:rPr>
        <w:t xml:space="preserve">1. </w:t>
      </w:r>
      <w:r>
        <w:t xml:space="preserve">Tarybos </w:t>
      </w:r>
      <w:r w:rsidRPr="0098335A">
        <w:t xml:space="preserve">sprendimo lyginamasis variantas, </w:t>
      </w:r>
      <w:r>
        <w:t>1</w:t>
      </w:r>
      <w:r w:rsidRPr="0098335A">
        <w:t xml:space="preserve"> lapa</w:t>
      </w:r>
      <w:r>
        <w:t>s</w:t>
      </w:r>
      <w:r w:rsidRPr="0098335A">
        <w:t>.</w:t>
      </w:r>
    </w:p>
    <w:p w14:paraId="779462F4" w14:textId="77777777" w:rsidR="004C7B27" w:rsidRDefault="004C7B27" w:rsidP="004C7B27">
      <w:pPr>
        <w:tabs>
          <w:tab w:val="left" w:pos="1134"/>
        </w:tabs>
        <w:ind w:firstLine="709"/>
        <w:jc w:val="both"/>
        <w:rPr>
          <w:lang w:eastAsia="lt-LT"/>
        </w:rPr>
      </w:pPr>
      <w:r w:rsidRPr="00726F4A">
        <w:rPr>
          <w:lang w:eastAsia="lt-LT"/>
        </w:rPr>
        <w:t>2.</w:t>
      </w:r>
      <w:r>
        <w:rPr>
          <w:lang w:eastAsia="lt-LT"/>
        </w:rPr>
        <w:t xml:space="preserve"> Paskaičiavimų lentelė „2025 metų neformaliojo vaikų švietimo įstaigų vieno vaiko išlaikymo išlaidos ir savivaldybės biudžeto lėšų“,</w:t>
      </w:r>
      <w:r w:rsidRPr="00726F4A">
        <w:rPr>
          <w:lang w:eastAsia="lt-LT"/>
        </w:rPr>
        <w:t xml:space="preserve"> 1 lapas.</w:t>
      </w:r>
    </w:p>
    <w:p w14:paraId="12A51557" w14:textId="77777777" w:rsidR="004C7B27" w:rsidRDefault="004C7B27" w:rsidP="004C7B27">
      <w:pPr>
        <w:tabs>
          <w:tab w:val="left" w:pos="1134"/>
        </w:tabs>
        <w:ind w:firstLine="709"/>
        <w:jc w:val="both"/>
        <w:rPr>
          <w:lang w:eastAsia="lt-LT"/>
        </w:rPr>
      </w:pPr>
      <w:r>
        <w:rPr>
          <w:lang w:eastAsia="lt-LT"/>
        </w:rPr>
        <w:t>3. Teisės akto išrašas, 1 lapas.</w:t>
      </w:r>
    </w:p>
    <w:p w14:paraId="62307741" w14:textId="0A15DAD5" w:rsidR="004C7B27" w:rsidRPr="007B0715" w:rsidRDefault="004C7B27" w:rsidP="004C7B27">
      <w:pPr>
        <w:tabs>
          <w:tab w:val="left" w:pos="1134"/>
        </w:tabs>
        <w:ind w:firstLine="709"/>
        <w:jc w:val="both"/>
        <w:rPr>
          <w:color w:val="FF0000"/>
        </w:rPr>
      </w:pPr>
      <w:r>
        <w:rPr>
          <w:lang w:eastAsia="lt-LT"/>
        </w:rPr>
        <w:t xml:space="preserve">4. </w:t>
      </w:r>
      <w:r w:rsidR="00462E00" w:rsidRPr="00462E00">
        <w:rPr>
          <w:lang w:eastAsia="lt-LT"/>
        </w:rPr>
        <w:t>Sutartis 2025 m. sausio</w:t>
      </w:r>
      <w:r w:rsidR="00462E00">
        <w:rPr>
          <w:lang w:eastAsia="lt-LT"/>
        </w:rPr>
        <w:t xml:space="preserve"> 13 d. Nr. J9-43 „</w:t>
      </w:r>
      <w:r w:rsidR="00462E00" w:rsidRPr="00462E00">
        <w:rPr>
          <w:color w:val="000000"/>
          <w:shd w:val="clear" w:color="auto" w:fill="FFFFFF"/>
        </w:rPr>
        <w:t>Klaipėdos rajono savivaldybės teritorijoje gyvenančių vaikų, ugdomų Klaipėdos miesto savivaldybės biudžetinėse švietimo ir sporto įstaigose pagal neformaliojo vaikų švietimo programas, ūkio išlaidų atlyginimo</w:t>
      </w:r>
      <w:r w:rsidR="00462E00" w:rsidRPr="00905852">
        <w:rPr>
          <w:shd w:val="clear" w:color="auto" w:fill="FFFFFF"/>
        </w:rPr>
        <w:t>“</w:t>
      </w:r>
      <w:r w:rsidR="007739C6" w:rsidRPr="00905852">
        <w:t>, 3 lapai.</w:t>
      </w:r>
    </w:p>
    <w:p w14:paraId="0A4F3E4B" w14:textId="68C0ABF9" w:rsidR="00FF1AA2" w:rsidRPr="004C7B27" w:rsidRDefault="004C7B27" w:rsidP="00FF1AA2">
      <w:pPr>
        <w:ind w:firstLine="709"/>
        <w:jc w:val="both"/>
        <w:rPr>
          <w:lang w:eastAsia="lt-LT"/>
        </w:rPr>
      </w:pPr>
      <w:r w:rsidRPr="004C7B27">
        <w:rPr>
          <w:lang w:eastAsia="lt-LT"/>
        </w:rPr>
        <w:t xml:space="preserve">5. </w:t>
      </w:r>
      <w:r w:rsidR="00BB2A0C">
        <w:rPr>
          <w:lang w:eastAsia="lt-LT"/>
        </w:rPr>
        <w:t xml:space="preserve">Klaipėdos miesto savivaldybės tarybos 2024 m. lapkričio 28 d. sprendimas Nr. T2-414 „Dėl </w:t>
      </w:r>
      <w:r w:rsidR="00BB2A0C">
        <w:t>Klaipėdos rajono savivaldybės teritorijoje gyvenančių vaikų, ugdomų Klaipėdos miesto savivaldybės biudžetinėse švietimo ir sporto įstaigose pagal neformaliojo vaikų švietimo programas, vieno mėnesio vidutinės atlygintinos ūkio lėšų kainos nustatymo“</w:t>
      </w:r>
      <w:r w:rsidR="007739C6">
        <w:t>1 lapas.</w:t>
      </w:r>
    </w:p>
    <w:p w14:paraId="301BC143" w14:textId="32D2E371" w:rsidR="004C7B27" w:rsidRDefault="004C7B27" w:rsidP="00FF1AA2">
      <w:pPr>
        <w:ind w:firstLine="709"/>
        <w:jc w:val="both"/>
        <w:rPr>
          <w:color w:val="0070C0"/>
          <w:lang w:eastAsia="lt-LT"/>
        </w:rPr>
      </w:pPr>
    </w:p>
    <w:p w14:paraId="5F6C34CC" w14:textId="77777777" w:rsidR="007739C6" w:rsidRPr="00EB156F" w:rsidRDefault="007739C6" w:rsidP="00FF1AA2">
      <w:pPr>
        <w:ind w:firstLine="709"/>
        <w:jc w:val="both"/>
        <w:rPr>
          <w:color w:val="0070C0"/>
          <w:lang w:eastAsia="lt-LT"/>
        </w:rPr>
      </w:pPr>
    </w:p>
    <w:p w14:paraId="1D1570E1" w14:textId="77777777" w:rsidR="00FF1AA2" w:rsidRPr="008D6AD6" w:rsidRDefault="00FF1AA2" w:rsidP="00FF1AA2">
      <w:pPr>
        <w:jc w:val="both"/>
        <w:rPr>
          <w:lang w:eastAsia="lt-LT"/>
        </w:rPr>
      </w:pPr>
      <w:r w:rsidRPr="008D6AD6">
        <w:rPr>
          <w:lang w:eastAsia="lt-LT"/>
        </w:rPr>
        <w:t>Planavimo ir analizės skyriaus vedėja</w:t>
      </w:r>
      <w:r w:rsidRPr="008D6AD6">
        <w:rPr>
          <w:lang w:eastAsia="lt-LT"/>
        </w:rPr>
        <w:tab/>
      </w:r>
      <w:r w:rsidRPr="008D6AD6">
        <w:rPr>
          <w:lang w:eastAsia="lt-LT"/>
        </w:rPr>
        <w:tab/>
      </w:r>
      <w:r w:rsidRPr="008D6AD6">
        <w:rPr>
          <w:lang w:eastAsia="lt-LT"/>
        </w:rPr>
        <w:tab/>
      </w:r>
      <w:r w:rsidRPr="008D6AD6">
        <w:rPr>
          <w:lang w:eastAsia="lt-LT"/>
        </w:rPr>
        <w:tab/>
        <w:t>Jolanta Ceplienė</w:t>
      </w:r>
    </w:p>
    <w:p w14:paraId="690E6B93" w14:textId="5A9832F7" w:rsidR="00FF1AA2" w:rsidRPr="00EB156F" w:rsidRDefault="00FF1AA2" w:rsidP="00FF1AA2">
      <w:pPr>
        <w:tabs>
          <w:tab w:val="left" w:pos="3855"/>
        </w:tabs>
        <w:rPr>
          <w:color w:val="0070C0"/>
        </w:rPr>
      </w:pPr>
    </w:p>
    <w:p w14:paraId="077C69DE" w14:textId="4AF6266A" w:rsidR="00FF1AA2" w:rsidRPr="00EB156F" w:rsidRDefault="00FF1AA2" w:rsidP="00FF1AA2">
      <w:pPr>
        <w:tabs>
          <w:tab w:val="left" w:pos="3855"/>
        </w:tabs>
        <w:rPr>
          <w:color w:val="0070C0"/>
        </w:rPr>
      </w:pPr>
    </w:p>
    <w:p w14:paraId="602C9642" w14:textId="298D5571" w:rsidR="00FF1AA2" w:rsidRPr="00EB156F" w:rsidRDefault="00FF1AA2" w:rsidP="00FF1AA2">
      <w:pPr>
        <w:tabs>
          <w:tab w:val="left" w:pos="3855"/>
        </w:tabs>
        <w:rPr>
          <w:color w:val="0070C0"/>
        </w:rPr>
      </w:pPr>
    </w:p>
    <w:p w14:paraId="2E13A65F" w14:textId="42E24794" w:rsidR="00FF1AA2" w:rsidRPr="00EB156F" w:rsidRDefault="00FF1AA2" w:rsidP="00FF1AA2">
      <w:pPr>
        <w:tabs>
          <w:tab w:val="left" w:pos="3855"/>
        </w:tabs>
        <w:rPr>
          <w:color w:val="0070C0"/>
        </w:rPr>
      </w:pPr>
    </w:p>
    <w:p w14:paraId="7DE0D406" w14:textId="3532F386" w:rsidR="00FF1AA2" w:rsidRPr="00EB156F" w:rsidRDefault="00FF1AA2" w:rsidP="00FF1AA2">
      <w:pPr>
        <w:tabs>
          <w:tab w:val="left" w:pos="3855"/>
        </w:tabs>
        <w:rPr>
          <w:color w:val="0070C0"/>
        </w:rPr>
      </w:pPr>
    </w:p>
    <w:p w14:paraId="7EB53391" w14:textId="7311E504" w:rsidR="00FF1AA2" w:rsidRPr="00EB156F" w:rsidRDefault="00FF1AA2" w:rsidP="00FF1AA2">
      <w:pPr>
        <w:tabs>
          <w:tab w:val="left" w:pos="3855"/>
        </w:tabs>
        <w:rPr>
          <w:color w:val="0070C0"/>
        </w:rPr>
      </w:pPr>
    </w:p>
    <w:p w14:paraId="00CF4484" w14:textId="2A841AE6" w:rsidR="00BE7B0C" w:rsidRPr="00EB156F" w:rsidRDefault="00BE7B0C" w:rsidP="00BE7B0C">
      <w:pPr>
        <w:rPr>
          <w:color w:val="0070C0"/>
        </w:rPr>
      </w:pPr>
    </w:p>
    <w:p w14:paraId="2908C412" w14:textId="5056B5B3" w:rsidR="00BE7B0C" w:rsidRPr="00EB156F" w:rsidRDefault="00BE7B0C" w:rsidP="00BE7B0C">
      <w:pPr>
        <w:rPr>
          <w:color w:val="0070C0"/>
        </w:rPr>
      </w:pPr>
    </w:p>
    <w:sectPr w:rsidR="00BE7B0C" w:rsidRPr="00EB156F"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45B1" w14:textId="77777777" w:rsidR="00F51622" w:rsidRDefault="00F51622" w:rsidP="00E014C1">
      <w:r>
        <w:separator/>
      </w:r>
    </w:p>
  </w:endnote>
  <w:endnote w:type="continuationSeparator" w:id="0">
    <w:p w14:paraId="19582171" w14:textId="77777777" w:rsidR="00F51622" w:rsidRDefault="00F51622"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428D" w14:textId="77777777" w:rsidR="00F51622" w:rsidRDefault="00F51622" w:rsidP="00E014C1">
      <w:r>
        <w:separator/>
      </w:r>
    </w:p>
  </w:footnote>
  <w:footnote w:type="continuationSeparator" w:id="0">
    <w:p w14:paraId="00B98C68" w14:textId="77777777" w:rsidR="00F51622" w:rsidRDefault="00F51622"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871182"/>
      <w:docPartObj>
        <w:docPartGallery w:val="Page Numbers (Top of Page)"/>
        <w:docPartUnique/>
      </w:docPartObj>
    </w:sdtPr>
    <w:sdtEndPr/>
    <w:sdtContent>
      <w:p w14:paraId="71D30074" w14:textId="77777777" w:rsidR="00E014C1" w:rsidRDefault="00E014C1">
        <w:pPr>
          <w:pStyle w:val="Antrats"/>
          <w:jc w:val="center"/>
        </w:pPr>
        <w:r>
          <w:fldChar w:fldCharType="begin"/>
        </w:r>
        <w:r>
          <w:instrText>PAGE   \* MERGEFORMAT</w:instrText>
        </w:r>
        <w:r>
          <w:fldChar w:fldCharType="separate"/>
        </w:r>
        <w:r w:rsidR="001E7FB1">
          <w:rPr>
            <w:noProof/>
          </w:rPr>
          <w:t>2</w:t>
        </w:r>
        <w:r>
          <w:fldChar w:fldCharType="end"/>
        </w:r>
      </w:p>
    </w:sdtContent>
  </w:sdt>
  <w:p w14:paraId="46C547F8" w14:textId="77777777" w:rsidR="00E014C1" w:rsidRDefault="00E014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65F7"/>
    <w:multiLevelType w:val="hybridMultilevel"/>
    <w:tmpl w:val="4664FBC2"/>
    <w:lvl w:ilvl="0" w:tplc="186AE58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0B11317"/>
    <w:multiLevelType w:val="hybridMultilevel"/>
    <w:tmpl w:val="A8E27E72"/>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C9561F"/>
    <w:multiLevelType w:val="hybridMultilevel"/>
    <w:tmpl w:val="E2C2E97E"/>
    <w:lvl w:ilvl="0" w:tplc="3B6CFEC6">
      <w:start w:val="1"/>
      <w:numFmt w:val="decimal"/>
      <w:lvlText w:val="%1."/>
      <w:lvlJc w:val="left"/>
      <w:pPr>
        <w:ind w:left="1212" w:hanging="360"/>
      </w:pPr>
      <w:rPr>
        <w:rFonts w:ascii="Times New Roman" w:eastAsia="Times New Roman" w:hAnsi="Times New Roman" w:cs="Times New Roman"/>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790466CC"/>
    <w:multiLevelType w:val="multilevel"/>
    <w:tmpl w:val="0B10B10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211A"/>
    <w:rsid w:val="00021130"/>
    <w:rsid w:val="00023621"/>
    <w:rsid w:val="00043E23"/>
    <w:rsid w:val="000470AE"/>
    <w:rsid w:val="000620DE"/>
    <w:rsid w:val="0008262B"/>
    <w:rsid w:val="00093A09"/>
    <w:rsid w:val="000A4A13"/>
    <w:rsid w:val="000E6D2F"/>
    <w:rsid w:val="00120D5D"/>
    <w:rsid w:val="0014403B"/>
    <w:rsid w:val="00146B30"/>
    <w:rsid w:val="00153B12"/>
    <w:rsid w:val="001672B6"/>
    <w:rsid w:val="00187A3D"/>
    <w:rsid w:val="001A7F7B"/>
    <w:rsid w:val="001B4672"/>
    <w:rsid w:val="001B5EC7"/>
    <w:rsid w:val="001D3FCC"/>
    <w:rsid w:val="001D76A8"/>
    <w:rsid w:val="001D78E7"/>
    <w:rsid w:val="001E35FE"/>
    <w:rsid w:val="001E7FB1"/>
    <w:rsid w:val="00200ED1"/>
    <w:rsid w:val="002269C3"/>
    <w:rsid w:val="00234D99"/>
    <w:rsid w:val="0024172D"/>
    <w:rsid w:val="002520BF"/>
    <w:rsid w:val="002742D6"/>
    <w:rsid w:val="00287E3D"/>
    <w:rsid w:val="002B5ABD"/>
    <w:rsid w:val="003222B4"/>
    <w:rsid w:val="003329C6"/>
    <w:rsid w:val="003366E5"/>
    <w:rsid w:val="003958BB"/>
    <w:rsid w:val="003A3078"/>
    <w:rsid w:val="003A3A6D"/>
    <w:rsid w:val="003A659C"/>
    <w:rsid w:val="003C5E73"/>
    <w:rsid w:val="003E1384"/>
    <w:rsid w:val="00423824"/>
    <w:rsid w:val="004476DD"/>
    <w:rsid w:val="00462E00"/>
    <w:rsid w:val="00477539"/>
    <w:rsid w:val="00483C49"/>
    <w:rsid w:val="004C7B27"/>
    <w:rsid w:val="004D4DBC"/>
    <w:rsid w:val="004E23CE"/>
    <w:rsid w:val="004F4A72"/>
    <w:rsid w:val="00503690"/>
    <w:rsid w:val="00524CE3"/>
    <w:rsid w:val="00537FC2"/>
    <w:rsid w:val="00560AA2"/>
    <w:rsid w:val="0056104D"/>
    <w:rsid w:val="00597EE8"/>
    <w:rsid w:val="005A44E6"/>
    <w:rsid w:val="005B3698"/>
    <w:rsid w:val="005C0923"/>
    <w:rsid w:val="005C63B5"/>
    <w:rsid w:val="005C7E08"/>
    <w:rsid w:val="005E73D0"/>
    <w:rsid w:val="005F495C"/>
    <w:rsid w:val="00601DAC"/>
    <w:rsid w:val="00627813"/>
    <w:rsid w:val="00642170"/>
    <w:rsid w:val="00643208"/>
    <w:rsid w:val="00672CBC"/>
    <w:rsid w:val="00681807"/>
    <w:rsid w:val="006E5985"/>
    <w:rsid w:val="0070036E"/>
    <w:rsid w:val="007102AD"/>
    <w:rsid w:val="00726F4A"/>
    <w:rsid w:val="00742F8E"/>
    <w:rsid w:val="00744711"/>
    <w:rsid w:val="007616D4"/>
    <w:rsid w:val="007637E1"/>
    <w:rsid w:val="00766AAB"/>
    <w:rsid w:val="007739C6"/>
    <w:rsid w:val="00780918"/>
    <w:rsid w:val="007B0715"/>
    <w:rsid w:val="007F543F"/>
    <w:rsid w:val="00801681"/>
    <w:rsid w:val="008354D5"/>
    <w:rsid w:val="00842CCB"/>
    <w:rsid w:val="00851E93"/>
    <w:rsid w:val="00861C1D"/>
    <w:rsid w:val="00870204"/>
    <w:rsid w:val="008732BE"/>
    <w:rsid w:val="00884EFA"/>
    <w:rsid w:val="0089303E"/>
    <w:rsid w:val="008934DF"/>
    <w:rsid w:val="00894D6F"/>
    <w:rsid w:val="008D1DB1"/>
    <w:rsid w:val="008D6AD6"/>
    <w:rsid w:val="008E6583"/>
    <w:rsid w:val="00903C87"/>
    <w:rsid w:val="00905852"/>
    <w:rsid w:val="00922CD4"/>
    <w:rsid w:val="00927620"/>
    <w:rsid w:val="00964BBE"/>
    <w:rsid w:val="009664D4"/>
    <w:rsid w:val="0098032A"/>
    <w:rsid w:val="0098335A"/>
    <w:rsid w:val="009A3B38"/>
    <w:rsid w:val="009B1D8F"/>
    <w:rsid w:val="009F4D2C"/>
    <w:rsid w:val="00A0344B"/>
    <w:rsid w:val="00A04892"/>
    <w:rsid w:val="00A12691"/>
    <w:rsid w:val="00A412F1"/>
    <w:rsid w:val="00A452F6"/>
    <w:rsid w:val="00A554F4"/>
    <w:rsid w:val="00A64A34"/>
    <w:rsid w:val="00A953B5"/>
    <w:rsid w:val="00AA22D7"/>
    <w:rsid w:val="00AC2071"/>
    <w:rsid w:val="00AC5460"/>
    <w:rsid w:val="00AD4D62"/>
    <w:rsid w:val="00AF7D08"/>
    <w:rsid w:val="00B04DF0"/>
    <w:rsid w:val="00B05CD6"/>
    <w:rsid w:val="00B10283"/>
    <w:rsid w:val="00B21356"/>
    <w:rsid w:val="00B2784F"/>
    <w:rsid w:val="00B46D06"/>
    <w:rsid w:val="00BB2A0C"/>
    <w:rsid w:val="00BC027A"/>
    <w:rsid w:val="00BC0729"/>
    <w:rsid w:val="00BE7B0C"/>
    <w:rsid w:val="00BF5811"/>
    <w:rsid w:val="00C04FF0"/>
    <w:rsid w:val="00C26737"/>
    <w:rsid w:val="00C50D47"/>
    <w:rsid w:val="00C56F56"/>
    <w:rsid w:val="00C62DFB"/>
    <w:rsid w:val="00C81A29"/>
    <w:rsid w:val="00C85067"/>
    <w:rsid w:val="00CA4D3B"/>
    <w:rsid w:val="00CA5B51"/>
    <w:rsid w:val="00CB202F"/>
    <w:rsid w:val="00CB3B3D"/>
    <w:rsid w:val="00CC7299"/>
    <w:rsid w:val="00CE7B9B"/>
    <w:rsid w:val="00CF0E3E"/>
    <w:rsid w:val="00CF286E"/>
    <w:rsid w:val="00D16815"/>
    <w:rsid w:val="00D20A82"/>
    <w:rsid w:val="00D2266B"/>
    <w:rsid w:val="00D44DF7"/>
    <w:rsid w:val="00D85D81"/>
    <w:rsid w:val="00DA0D98"/>
    <w:rsid w:val="00DB5FA3"/>
    <w:rsid w:val="00DE5FF2"/>
    <w:rsid w:val="00E014C1"/>
    <w:rsid w:val="00E02016"/>
    <w:rsid w:val="00E15DA3"/>
    <w:rsid w:val="00E33871"/>
    <w:rsid w:val="00E4539D"/>
    <w:rsid w:val="00E50D2E"/>
    <w:rsid w:val="00EB156F"/>
    <w:rsid w:val="00EB1A8F"/>
    <w:rsid w:val="00EC6F52"/>
    <w:rsid w:val="00EE3E43"/>
    <w:rsid w:val="00EE5647"/>
    <w:rsid w:val="00F3651D"/>
    <w:rsid w:val="00F51622"/>
    <w:rsid w:val="00F7393B"/>
    <w:rsid w:val="00F74FFC"/>
    <w:rsid w:val="00F94069"/>
    <w:rsid w:val="00FB48E9"/>
    <w:rsid w:val="00FC1BB4"/>
    <w:rsid w:val="00FF1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F2EDB"/>
  <w15:docId w15:val="{109C5509-B005-49E9-837A-0F427756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customStyle="1" w:styleId="Centered">
    <w:name w:val="Centered"/>
    <w:basedOn w:val="prastasis"/>
    <w:qFormat/>
    <w:rsid w:val="00842CCB"/>
    <w:pPr>
      <w:jc w:val="center"/>
    </w:pPr>
    <w:rPr>
      <w:rFonts w:ascii="Calibri" w:hAnsi="Calibri"/>
      <w:sz w:val="22"/>
      <w:szCs w:val="20"/>
      <w:lang w:eastAsia="pl-PL"/>
    </w:rPr>
  </w:style>
  <w:style w:type="paragraph" w:styleId="Sraopastraipa">
    <w:name w:val="List Paragraph"/>
    <w:basedOn w:val="prastasis"/>
    <w:uiPriority w:val="34"/>
    <w:qFormat/>
    <w:rsid w:val="0089303E"/>
    <w:pPr>
      <w:ind w:left="720"/>
      <w:contextualSpacing/>
    </w:pPr>
    <w:rPr>
      <w:lang w:eastAsia="lt-LT"/>
    </w:rPr>
  </w:style>
  <w:style w:type="paragraph" w:styleId="Betarp">
    <w:name w:val="No Spacing"/>
    <w:uiPriority w:val="1"/>
    <w:qFormat/>
    <w:rsid w:val="002520B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802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32464120">
      <w:bodyDiv w:val="1"/>
      <w:marLeft w:val="0"/>
      <w:marRight w:val="0"/>
      <w:marTop w:val="0"/>
      <w:marBottom w:val="0"/>
      <w:divBdr>
        <w:top w:val="none" w:sz="0" w:space="0" w:color="auto"/>
        <w:left w:val="none" w:sz="0" w:space="0" w:color="auto"/>
        <w:bottom w:val="none" w:sz="0" w:space="0" w:color="auto"/>
        <w:right w:val="none" w:sz="0" w:space="0" w:color="auto"/>
      </w:divBdr>
    </w:div>
    <w:div w:id="1112242602">
      <w:bodyDiv w:val="1"/>
      <w:marLeft w:val="0"/>
      <w:marRight w:val="0"/>
      <w:marTop w:val="0"/>
      <w:marBottom w:val="0"/>
      <w:divBdr>
        <w:top w:val="none" w:sz="0" w:space="0" w:color="auto"/>
        <w:left w:val="none" w:sz="0" w:space="0" w:color="auto"/>
        <w:bottom w:val="none" w:sz="0" w:space="0" w:color="auto"/>
        <w:right w:val="none" w:sz="0" w:space="0" w:color="auto"/>
      </w:divBdr>
    </w:div>
    <w:div w:id="123693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e0b1fa763624f5597766a480f7fe04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ce0b1fa763624f5597766a480f7fe043</Template>
  <TotalTime>0</TotalTime>
  <Pages>2</Pages>
  <Words>4126</Words>
  <Characters>2352</Characters>
  <Application>Microsoft Office Word</Application>
  <DocSecurity>4</DocSecurity>
  <Lines>19</Lines>
  <Paragraphs>12</Paragraphs>
  <ScaleCrop>false</ScaleCrop>
  <HeadingPairs>
    <vt:vector size="2" baseType="variant">
      <vt:variant>
        <vt:lpstr>Pavadinimas</vt:lpstr>
      </vt:variant>
      <vt:variant>
        <vt:i4>1</vt:i4>
      </vt:variant>
    </vt:vector>
  </HeadingPairs>
  <TitlesOfParts>
    <vt:vector size="1" baseType="lpstr">
      <vt:lpstr>DĖL KLAIPĖDOS RAJONO SAVIVALDYBĖS TERITORIJOJE GYVENANČIŲ VAIKŲ, UGDOMŲ KLAIPĖDOS MIESTO SAVIVALDYBĖS BIUDŽETINĖSE ŠVIETIMO IR SPORTO ĮSTAIGOSE PAGAL NEFORMALIOJO VAIKŲ ŠVIETIMO PROGRAMAS, VIENO MĖNESIO VIDUTINĖS ATLYGINTINOS ŪKIO LĖŠŲ KAINOS NUSTATYMO</vt:lpstr>
    </vt:vector>
  </TitlesOfParts>
  <Manager>2024-11-28</Manager>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TERITORIJOJE GYVENANČIŲ VAIKŲ, UGDOMŲ KLAIPĖDOS MIESTO SAVIVALDYBĖS BIUDŽETINĖSE ŠVIETIMO IR SPORTO ĮSTAIGOSE PAGAL NEFORMALIOJO VAIKŲ ŠVIETIMO PROGRAMAS, VIENO MĖNESIO VIDUTINĖS ATLYGINTINOS ŪKIO LĖŠŲ KAINOS NUSTATYMO</dc:title>
  <dc:subject>T2-414</dc:subject>
  <dc:creator>KLAIPĖDOS MIESTO SAVIVALDYBĖS TARYBA</dc:creator>
  <cp:lastModifiedBy>Virginija Palaimienė</cp:lastModifiedBy>
  <cp:revision>2</cp:revision>
  <cp:lastPrinted>2026-04-22T10:26:00Z</cp:lastPrinted>
  <dcterms:created xsi:type="dcterms:W3CDTF">2026-05-04T13:04:00Z</dcterms:created>
  <dcterms:modified xsi:type="dcterms:W3CDTF">2026-05-04T13:04:00Z</dcterms:modified>
  <cp:category>SPRENDIMAS</cp:category>
</cp:coreProperties>
</file>